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A135A" w14:textId="1F664992" w:rsidR="00D31D1B" w:rsidRPr="00F836E6" w:rsidRDefault="00D31D1B" w:rsidP="00F836E6">
      <w:pPr>
        <w:tabs>
          <w:tab w:val="right" w:pos="9638"/>
        </w:tabs>
        <w:spacing w:after="0"/>
        <w:rPr>
          <w:rFonts w:ascii="Arial" w:hAnsi="Arial" w:cs="Arial"/>
          <w:b/>
          <w:sz w:val="24"/>
          <w:lang w:eastAsia="zh-TW"/>
        </w:rPr>
      </w:pPr>
      <w:r w:rsidRPr="00F836E6">
        <w:rPr>
          <w:rFonts w:ascii="Arial" w:hAnsi="Arial" w:cs="Arial"/>
          <w:b/>
          <w:sz w:val="24"/>
        </w:rPr>
        <w:t>3GPP TSG-RAN WG5 Meeting #</w:t>
      </w:r>
      <w:r w:rsidR="009A36C9">
        <w:rPr>
          <w:rFonts w:ascii="Arial" w:hAnsi="Arial" w:cs="Arial"/>
          <w:b/>
          <w:sz w:val="24"/>
        </w:rPr>
        <w:t>10</w:t>
      </w:r>
      <w:r w:rsidR="003F0170">
        <w:rPr>
          <w:rFonts w:ascii="Arial" w:hAnsi="Arial" w:cs="Arial"/>
          <w:b/>
          <w:sz w:val="24"/>
        </w:rPr>
        <w:t>7</w:t>
      </w:r>
      <w:r w:rsidRPr="00F836E6">
        <w:rPr>
          <w:rFonts w:ascii="Arial" w:hAnsi="Arial" w:cs="Arial"/>
          <w:b/>
          <w:sz w:val="24"/>
        </w:rPr>
        <w:tab/>
      </w:r>
      <w:r w:rsidR="003F0170" w:rsidRPr="003F0170">
        <w:rPr>
          <w:rFonts w:ascii="Arial" w:hAnsi="Arial" w:cs="Arial"/>
          <w:b/>
          <w:sz w:val="24"/>
        </w:rPr>
        <w:t>R5-252288</w:t>
      </w:r>
    </w:p>
    <w:p w14:paraId="7449F762" w14:textId="3714F444" w:rsidR="00493F48" w:rsidRPr="00052816" w:rsidRDefault="005307F7" w:rsidP="00052816">
      <w:pPr>
        <w:tabs>
          <w:tab w:val="right" w:pos="9638"/>
        </w:tabs>
        <w:spacing w:after="0"/>
        <w:rPr>
          <w:rFonts w:ascii="Arial" w:hAnsi="Arial" w:cs="Arial"/>
          <w:b/>
          <w:sz w:val="24"/>
        </w:rPr>
      </w:pPr>
      <w:bookmarkStart w:id="0" w:name="_Hlk182003544"/>
      <w:r w:rsidRPr="005307F7">
        <w:rPr>
          <w:rFonts w:ascii="Arial" w:hAnsi="Arial" w:cs="Arial"/>
          <w:b/>
          <w:sz w:val="24"/>
        </w:rPr>
        <w:t>Malta, Malta, 19th – 23rd May 2025</w:t>
      </w:r>
    </w:p>
    <w:bookmarkEnd w:id="0"/>
    <w:p w14:paraId="6B3EEC23" w14:textId="77777777" w:rsidR="00D31D1B" w:rsidRPr="00F836E6" w:rsidRDefault="00D31D1B" w:rsidP="00F836E6"/>
    <w:p w14:paraId="67F5FCA3" w14:textId="4D4667B1" w:rsidR="00D31D1B" w:rsidRPr="00F836E6" w:rsidRDefault="00D31D1B" w:rsidP="00F836E6">
      <w:pPr>
        <w:pBdr>
          <w:top w:val="single" w:sz="4" w:space="1" w:color="auto"/>
        </w:pBdr>
        <w:tabs>
          <w:tab w:val="left" w:pos="2128"/>
        </w:tabs>
        <w:spacing w:after="120"/>
        <w:rPr>
          <w:rFonts w:ascii="Arial" w:hAnsi="Arial" w:cs="Arial"/>
          <w:b/>
        </w:rPr>
      </w:pPr>
      <w:r w:rsidRPr="00F836E6">
        <w:rPr>
          <w:rFonts w:ascii="Arial" w:hAnsi="Arial" w:cs="Arial"/>
          <w:b/>
        </w:rPr>
        <w:t>Source:</w:t>
      </w:r>
      <w:r w:rsidRPr="00F836E6">
        <w:rPr>
          <w:rFonts w:ascii="Arial" w:hAnsi="Arial" w:cs="Arial"/>
          <w:b/>
        </w:rPr>
        <w:tab/>
      </w:r>
      <w:r w:rsidR="00052816">
        <w:rPr>
          <w:rFonts w:ascii="Arial" w:hAnsi="Arial" w:cs="Arial"/>
          <w:b/>
        </w:rPr>
        <w:t>Ericsson</w:t>
      </w:r>
    </w:p>
    <w:p w14:paraId="62E9F837" w14:textId="7C294BFE" w:rsidR="00D31D1B" w:rsidRPr="00F836E6" w:rsidRDefault="00D31D1B" w:rsidP="00F836E6">
      <w:pPr>
        <w:tabs>
          <w:tab w:val="left" w:pos="2128"/>
        </w:tabs>
        <w:spacing w:after="120"/>
        <w:ind w:left="2128" w:hangingChars="1063" w:hanging="2128"/>
        <w:rPr>
          <w:rFonts w:ascii="Arial" w:hAnsi="Arial" w:cs="Arial"/>
          <w:b/>
        </w:rPr>
      </w:pPr>
      <w:r w:rsidRPr="00F836E6">
        <w:rPr>
          <w:rFonts w:ascii="Arial" w:hAnsi="Arial" w:cs="Arial"/>
          <w:b/>
        </w:rPr>
        <w:t>Title:</w:t>
      </w:r>
      <w:r w:rsidRPr="00F836E6">
        <w:rPr>
          <w:rFonts w:ascii="Arial" w:hAnsi="Arial" w:cs="Arial"/>
          <w:b/>
        </w:rPr>
        <w:tab/>
      </w:r>
      <w:r w:rsidR="00887079" w:rsidRPr="00887079">
        <w:rPr>
          <w:rFonts w:ascii="Arial" w:hAnsi="Arial" w:cs="Arial"/>
          <w:b/>
        </w:rPr>
        <w:t>RAN5#107 summary of changes to RAN5 test cases with potential impact on GCF and PTCRB</w:t>
      </w:r>
    </w:p>
    <w:p w14:paraId="44E4519D" w14:textId="77777777" w:rsidR="00D31D1B" w:rsidRPr="00F836E6" w:rsidRDefault="00D31D1B" w:rsidP="00F836E6">
      <w:pPr>
        <w:tabs>
          <w:tab w:val="left" w:pos="2128"/>
        </w:tabs>
        <w:spacing w:after="120"/>
        <w:rPr>
          <w:rFonts w:ascii="Arial" w:hAnsi="Arial" w:cs="Arial"/>
          <w:b/>
        </w:rPr>
      </w:pPr>
      <w:r w:rsidRPr="00F836E6">
        <w:rPr>
          <w:rFonts w:ascii="Arial" w:hAnsi="Arial" w:cs="Arial"/>
          <w:b/>
        </w:rPr>
        <w:t>Document for:</w:t>
      </w:r>
      <w:r w:rsidRPr="00F836E6">
        <w:rPr>
          <w:rFonts w:ascii="Arial" w:hAnsi="Arial" w:cs="Arial"/>
          <w:b/>
        </w:rPr>
        <w:tab/>
      </w:r>
      <w:r w:rsidR="000058B4" w:rsidRPr="00F836E6">
        <w:rPr>
          <w:rFonts w:ascii="Arial" w:hAnsi="Arial" w:cs="Arial"/>
          <w:b/>
        </w:rPr>
        <w:t>Information</w:t>
      </w:r>
    </w:p>
    <w:p w14:paraId="061BC2A4" w14:textId="0321458D" w:rsidR="00D31D1B" w:rsidRPr="00F836E6" w:rsidRDefault="00D31D1B" w:rsidP="00F836E6">
      <w:pPr>
        <w:pBdr>
          <w:bottom w:val="single" w:sz="4" w:space="1" w:color="auto"/>
        </w:pBdr>
        <w:tabs>
          <w:tab w:val="left" w:pos="2128"/>
        </w:tabs>
        <w:spacing w:after="120"/>
        <w:rPr>
          <w:rFonts w:ascii="Arial" w:hAnsi="Arial" w:cs="Arial"/>
          <w:b/>
        </w:rPr>
      </w:pPr>
      <w:r w:rsidRPr="00F836E6">
        <w:rPr>
          <w:rFonts w:ascii="Arial" w:hAnsi="Arial" w:cs="Arial"/>
          <w:b/>
        </w:rPr>
        <w:t>Agenda Item:</w:t>
      </w:r>
      <w:r w:rsidRPr="00F836E6">
        <w:rPr>
          <w:rFonts w:ascii="Arial" w:hAnsi="Arial" w:cs="Arial"/>
          <w:b/>
        </w:rPr>
        <w:tab/>
      </w:r>
      <w:r w:rsidR="00AA1873" w:rsidRPr="00F836E6">
        <w:rPr>
          <w:rFonts w:ascii="Arial" w:hAnsi="Arial" w:cs="Arial"/>
          <w:b/>
        </w:rPr>
        <w:t>7.</w:t>
      </w:r>
      <w:r w:rsidR="009A36C9">
        <w:rPr>
          <w:rFonts w:ascii="Arial" w:hAnsi="Arial" w:cs="Arial"/>
          <w:b/>
        </w:rPr>
        <w:t>6</w:t>
      </w:r>
    </w:p>
    <w:p w14:paraId="19C983A7" w14:textId="545FFDF5" w:rsidR="00F836E6" w:rsidRPr="008C5AAE" w:rsidRDefault="00F836E6" w:rsidP="00853A06">
      <w:pPr>
        <w:jc w:val="both"/>
        <w:textAlignment w:val="auto"/>
        <w:rPr>
          <w:rFonts w:ascii="Arial" w:hAnsi="Arial" w:cs="Arial"/>
          <w:b/>
        </w:rPr>
      </w:pPr>
    </w:p>
    <w:p w14:paraId="05858627" w14:textId="77777777" w:rsidR="00D31D1B" w:rsidRPr="00F836E6" w:rsidRDefault="00D31D1B" w:rsidP="00F836E6">
      <w:pPr>
        <w:pStyle w:val="Heading1"/>
        <w:numPr>
          <w:ilvl w:val="0"/>
          <w:numId w:val="10"/>
        </w:numPr>
        <w:pBdr>
          <w:top w:val="none" w:sz="0" w:space="0" w:color="auto"/>
        </w:pBdr>
        <w:rPr>
          <w:b/>
          <w:sz w:val="20"/>
          <w:szCs w:val="22"/>
        </w:rPr>
      </w:pPr>
      <w:r w:rsidRPr="00F836E6">
        <w:rPr>
          <w:b/>
          <w:sz w:val="20"/>
          <w:szCs w:val="22"/>
        </w:rPr>
        <w:t>Introduction</w:t>
      </w:r>
    </w:p>
    <w:p w14:paraId="6E7842A2" w14:textId="717293C1" w:rsidR="00237CF4" w:rsidRPr="007D7687" w:rsidRDefault="000058B4" w:rsidP="00CB34C5">
      <w:pPr>
        <w:jc w:val="both"/>
        <w:rPr>
          <w:rFonts w:ascii="Arial" w:hAnsi="Arial" w:cs="Arial"/>
        </w:rPr>
      </w:pPr>
      <w:r w:rsidRPr="008C5AAE">
        <w:rPr>
          <w:rFonts w:ascii="Arial" w:hAnsi="Arial" w:cs="Arial"/>
        </w:rPr>
        <w:t>The purpose of this document is to highlight the changes to 3GPP RAN5 test</w:t>
      </w:r>
      <w:r w:rsidR="004D58DD" w:rsidRPr="008C5AAE">
        <w:rPr>
          <w:rFonts w:ascii="Arial" w:hAnsi="Arial" w:cs="Arial"/>
        </w:rPr>
        <w:t xml:space="preserve"> specifications based on RAN5#</w:t>
      </w:r>
      <w:r w:rsidR="009A36C9">
        <w:rPr>
          <w:rFonts w:ascii="Arial" w:hAnsi="Arial" w:cs="Arial"/>
        </w:rPr>
        <w:t>10</w:t>
      </w:r>
      <w:r w:rsidR="00537BA8">
        <w:rPr>
          <w:rFonts w:ascii="Arial" w:hAnsi="Arial" w:cs="Arial"/>
        </w:rPr>
        <w:t>7</w:t>
      </w:r>
      <w:r w:rsidRPr="008C5AAE">
        <w:rPr>
          <w:rFonts w:ascii="Arial" w:hAnsi="Arial" w:cs="Arial"/>
        </w:rPr>
        <w:t xml:space="preserve"> a</w:t>
      </w:r>
      <w:r w:rsidR="00F33DC4">
        <w:rPr>
          <w:rFonts w:ascii="Arial" w:hAnsi="Arial" w:cs="Arial"/>
        </w:rPr>
        <w:t>greed</w:t>
      </w:r>
      <w:r w:rsidRPr="008C5AAE">
        <w:rPr>
          <w:rFonts w:ascii="Arial" w:hAnsi="Arial" w:cs="Arial"/>
        </w:rPr>
        <w:t xml:space="preserve"> CRs that may impact current GCF an</w:t>
      </w:r>
      <w:r w:rsidRPr="007D7687">
        <w:rPr>
          <w:rFonts w:ascii="Arial" w:hAnsi="Arial" w:cs="Arial"/>
        </w:rPr>
        <w:t xml:space="preserve">d PTCRB selected test cases. </w:t>
      </w:r>
    </w:p>
    <w:p w14:paraId="16A13119" w14:textId="4E02D8F4" w:rsidR="00853A06" w:rsidRPr="007D7687" w:rsidRDefault="000058B4" w:rsidP="00CB34C5">
      <w:pPr>
        <w:jc w:val="both"/>
        <w:rPr>
          <w:rFonts w:ascii="Arial" w:hAnsi="Arial" w:cs="Arial"/>
        </w:rPr>
      </w:pPr>
      <w:r w:rsidRPr="007D7687">
        <w:rPr>
          <w:rFonts w:ascii="Arial" w:hAnsi="Arial" w:cs="Arial"/>
        </w:rPr>
        <w:t>The scope of the highlighted changes in this document covers removed test cases, changes to test case clause numbers</w:t>
      </w:r>
      <w:r w:rsidR="00BA1F8B" w:rsidRPr="007D7687">
        <w:rPr>
          <w:rFonts w:ascii="Arial" w:hAnsi="Arial" w:cs="Arial"/>
        </w:rPr>
        <w:t>,</w:t>
      </w:r>
      <w:r w:rsidRPr="007D7687">
        <w:rPr>
          <w:rFonts w:ascii="Arial" w:hAnsi="Arial" w:cs="Arial"/>
        </w:rPr>
        <w:t xml:space="preserve"> changes to test case titles</w:t>
      </w:r>
      <w:r w:rsidR="00BA1F8B" w:rsidRPr="007D7687">
        <w:rPr>
          <w:rFonts w:ascii="Arial" w:hAnsi="Arial" w:cs="Arial"/>
        </w:rPr>
        <w:t xml:space="preserve"> and changes to test case applicability that might have impact on GCF</w:t>
      </w:r>
      <w:r w:rsidR="00CB34C5" w:rsidRPr="007D7687">
        <w:rPr>
          <w:rFonts w:ascii="Arial" w:hAnsi="Arial" w:cs="Arial"/>
        </w:rPr>
        <w:t xml:space="preserve"> WI</w:t>
      </w:r>
      <w:r w:rsidR="00BA1F8B" w:rsidRPr="007D7687">
        <w:rPr>
          <w:rFonts w:ascii="Arial" w:hAnsi="Arial" w:cs="Arial"/>
        </w:rPr>
        <w:t>/PTCRB</w:t>
      </w:r>
      <w:r w:rsidR="00CB34C5" w:rsidRPr="007D7687">
        <w:rPr>
          <w:rFonts w:ascii="Arial" w:hAnsi="Arial" w:cs="Arial"/>
        </w:rPr>
        <w:t xml:space="preserve"> </w:t>
      </w:r>
      <w:r w:rsidR="00BA1F8B" w:rsidRPr="007D7687">
        <w:rPr>
          <w:rFonts w:ascii="Arial" w:hAnsi="Arial" w:cs="Arial"/>
        </w:rPr>
        <w:t>RFT assignments.</w:t>
      </w:r>
      <w:r w:rsidRPr="007D7687">
        <w:rPr>
          <w:rFonts w:ascii="Arial" w:hAnsi="Arial" w:cs="Arial"/>
        </w:rPr>
        <w:t xml:space="preserve"> </w:t>
      </w:r>
    </w:p>
    <w:p w14:paraId="40E54374" w14:textId="77777777" w:rsidR="00D31D1B" w:rsidRPr="007D7687" w:rsidRDefault="000058B4" w:rsidP="00CB34C5">
      <w:pPr>
        <w:pStyle w:val="Heading1"/>
        <w:numPr>
          <w:ilvl w:val="0"/>
          <w:numId w:val="10"/>
        </w:numPr>
        <w:pBdr>
          <w:top w:val="none" w:sz="0" w:space="0" w:color="auto"/>
        </w:pBdr>
        <w:jc w:val="both"/>
        <w:rPr>
          <w:b/>
          <w:sz w:val="20"/>
          <w:szCs w:val="22"/>
        </w:rPr>
      </w:pPr>
      <w:r w:rsidRPr="007D7687">
        <w:rPr>
          <w:b/>
          <w:sz w:val="20"/>
          <w:szCs w:val="22"/>
        </w:rPr>
        <w:t>Changes to 3GPP RAN</w:t>
      </w:r>
      <w:r w:rsidR="00AA1873" w:rsidRPr="007D7687">
        <w:rPr>
          <w:b/>
          <w:sz w:val="20"/>
          <w:szCs w:val="22"/>
        </w:rPr>
        <w:t>5 test specifications</w:t>
      </w:r>
    </w:p>
    <w:p w14:paraId="36599BE6" w14:textId="07B5C950" w:rsidR="00237CF4" w:rsidRPr="007D7687" w:rsidRDefault="000058B4" w:rsidP="00CB34C5">
      <w:pPr>
        <w:pStyle w:val="Arial"/>
        <w:ind w:rightChars="0" w:right="0"/>
        <w:jc w:val="both"/>
        <w:rPr>
          <w:rFonts w:ascii="Arial" w:hAnsi="Arial"/>
          <w:lang w:val="en-US"/>
        </w:rPr>
      </w:pPr>
      <w:r w:rsidRPr="007D7687">
        <w:rPr>
          <w:rFonts w:ascii="Arial" w:hAnsi="Arial"/>
          <w:lang w:val="en-US"/>
        </w:rPr>
        <w:t>The table below summarize</w:t>
      </w:r>
      <w:r w:rsidR="00EB1AA4" w:rsidRPr="007D7687">
        <w:rPr>
          <w:rFonts w:ascii="Arial" w:hAnsi="Arial"/>
          <w:lang w:val="en-US"/>
        </w:rPr>
        <w:t xml:space="preserve">s the changes introduced by </w:t>
      </w:r>
      <w:r w:rsidRPr="007D7687">
        <w:rPr>
          <w:rFonts w:ascii="Arial" w:hAnsi="Arial"/>
          <w:lang w:val="en-US"/>
        </w:rPr>
        <w:t xml:space="preserve">approved </w:t>
      </w:r>
      <w:r w:rsidR="00956318" w:rsidRPr="007D7687">
        <w:rPr>
          <w:rFonts w:ascii="Arial" w:hAnsi="Arial"/>
          <w:lang w:val="en-US"/>
        </w:rPr>
        <w:t>RAN5#</w:t>
      </w:r>
      <w:r w:rsidR="009A36C9" w:rsidRPr="007D7687">
        <w:rPr>
          <w:rFonts w:ascii="Arial" w:hAnsi="Arial"/>
          <w:lang w:val="en-US"/>
        </w:rPr>
        <w:t>10</w:t>
      </w:r>
      <w:r w:rsidR="00537BA8">
        <w:rPr>
          <w:rFonts w:ascii="Arial" w:hAnsi="Arial"/>
          <w:lang w:val="en-US"/>
        </w:rPr>
        <w:t>7</w:t>
      </w:r>
      <w:r w:rsidR="00956318" w:rsidRPr="007D7687">
        <w:rPr>
          <w:rFonts w:ascii="Arial" w:hAnsi="Arial"/>
          <w:lang w:val="en-US"/>
        </w:rPr>
        <w:t xml:space="preserve"> </w:t>
      </w:r>
      <w:r w:rsidRPr="007D7687">
        <w:rPr>
          <w:rFonts w:ascii="Arial" w:hAnsi="Arial"/>
          <w:lang w:val="en-US"/>
        </w:rPr>
        <w:t xml:space="preserve">CRs to RAN5 test </w:t>
      </w:r>
      <w:r w:rsidR="004D58DD" w:rsidRPr="007D7687">
        <w:rPr>
          <w:rFonts w:ascii="Arial" w:hAnsi="Arial"/>
          <w:lang w:val="en-US"/>
        </w:rPr>
        <w:t>specifications</w:t>
      </w:r>
      <w:r w:rsidRPr="007D7687">
        <w:rPr>
          <w:rFonts w:ascii="Arial" w:hAnsi="Arial"/>
          <w:lang w:val="en-US"/>
        </w:rPr>
        <w:t>.</w:t>
      </w:r>
      <w:r w:rsidR="00237CF4" w:rsidRPr="007D7687">
        <w:rPr>
          <w:rFonts w:ascii="Arial" w:hAnsi="Arial"/>
          <w:lang w:val="en-US"/>
        </w:rPr>
        <w:t xml:space="preserve"> </w:t>
      </w:r>
      <w:r w:rsidR="00552792" w:rsidRPr="007D7687">
        <w:rPr>
          <w:rFonts w:ascii="Arial" w:hAnsi="Arial"/>
          <w:lang w:val="en-US"/>
        </w:rPr>
        <w:t>The source for the changes to test cases in the table is based on the applicability specification of the test cases.</w:t>
      </w:r>
    </w:p>
    <w:p w14:paraId="26BE8978" w14:textId="5E49DDFC" w:rsidR="00237CF4" w:rsidRPr="007D7687" w:rsidRDefault="00237CF4" w:rsidP="00CB34C5">
      <w:pPr>
        <w:pStyle w:val="Arial"/>
        <w:ind w:rightChars="0" w:right="0"/>
        <w:jc w:val="both"/>
        <w:rPr>
          <w:rFonts w:ascii="Arial" w:hAnsi="Arial"/>
          <w:lang w:val="en-US"/>
        </w:rPr>
      </w:pPr>
      <w:r w:rsidRPr="007D7687">
        <w:rPr>
          <w:rFonts w:ascii="Arial" w:hAnsi="Arial"/>
          <w:lang w:val="en-US"/>
        </w:rPr>
        <w:t xml:space="preserve">In the table both the prose and the applicability specifications are indicated separated by a "/". </w:t>
      </w:r>
      <w:r w:rsidR="007D4CB3" w:rsidRPr="007D7687">
        <w:rPr>
          <w:rFonts w:ascii="Arial" w:hAnsi="Arial"/>
          <w:lang w:val="en-US"/>
        </w:rPr>
        <w:t>For example</w:t>
      </w:r>
      <w:r w:rsidR="00CB34C5" w:rsidRPr="007D7687">
        <w:rPr>
          <w:rFonts w:ascii="Arial" w:hAnsi="Arial"/>
          <w:lang w:val="en-US"/>
        </w:rPr>
        <w:t>:</w:t>
      </w:r>
      <w:r w:rsidR="007D4CB3" w:rsidRPr="007D7687">
        <w:rPr>
          <w:rFonts w:ascii="Arial" w:hAnsi="Arial"/>
          <w:lang w:val="en-US"/>
        </w:rPr>
        <w:t xml:space="preserve"> </w:t>
      </w:r>
      <w:r w:rsidRPr="007D7687">
        <w:rPr>
          <w:rFonts w:ascii="Arial" w:hAnsi="Arial"/>
          <w:lang w:val="en-US"/>
        </w:rPr>
        <w:t>"3</w:t>
      </w:r>
      <w:r w:rsidR="005563E0" w:rsidRPr="007D7687">
        <w:rPr>
          <w:rFonts w:ascii="Arial" w:hAnsi="Arial"/>
          <w:lang w:val="en-US"/>
        </w:rPr>
        <w:t>8</w:t>
      </w:r>
      <w:r w:rsidRPr="007D7687">
        <w:rPr>
          <w:rFonts w:ascii="Arial" w:hAnsi="Arial"/>
          <w:lang w:val="en-US"/>
        </w:rPr>
        <w:t>.</w:t>
      </w:r>
      <w:r w:rsidR="005563E0" w:rsidRPr="007D7687">
        <w:rPr>
          <w:rFonts w:ascii="Arial" w:hAnsi="Arial"/>
          <w:lang w:val="en-US"/>
        </w:rPr>
        <w:t>5</w:t>
      </w:r>
      <w:r w:rsidRPr="007D7687">
        <w:rPr>
          <w:rFonts w:ascii="Arial" w:hAnsi="Arial"/>
          <w:lang w:val="en-US"/>
        </w:rPr>
        <w:t>21-1/3</w:t>
      </w:r>
      <w:r w:rsidR="005563E0" w:rsidRPr="007D7687">
        <w:rPr>
          <w:rFonts w:ascii="Arial" w:hAnsi="Arial"/>
          <w:lang w:val="en-US"/>
        </w:rPr>
        <w:t>8.522</w:t>
      </w:r>
      <w:r w:rsidRPr="007D7687">
        <w:rPr>
          <w:rFonts w:ascii="Arial" w:hAnsi="Arial"/>
          <w:lang w:val="en-US"/>
        </w:rPr>
        <w:t>" indicate</w:t>
      </w:r>
      <w:r w:rsidR="007D4CB3" w:rsidRPr="007D7687">
        <w:rPr>
          <w:rFonts w:ascii="Arial" w:hAnsi="Arial"/>
          <w:lang w:val="en-US"/>
        </w:rPr>
        <w:t>s</w:t>
      </w:r>
      <w:r w:rsidRPr="007D7687">
        <w:rPr>
          <w:rFonts w:ascii="Arial" w:hAnsi="Arial"/>
          <w:lang w:val="en-US"/>
        </w:rPr>
        <w:t xml:space="preserve"> that the prose f</w:t>
      </w:r>
      <w:r w:rsidR="000068E1" w:rsidRPr="007D7687">
        <w:rPr>
          <w:rFonts w:ascii="Arial" w:hAnsi="Arial"/>
          <w:lang w:val="en-US"/>
        </w:rPr>
        <w:t>or</w:t>
      </w:r>
      <w:r w:rsidRPr="007D7687">
        <w:rPr>
          <w:rFonts w:ascii="Arial" w:hAnsi="Arial"/>
          <w:lang w:val="en-US"/>
        </w:rPr>
        <w:t xml:space="preserve"> the test case is </w:t>
      </w:r>
      <w:r w:rsidR="000068E1" w:rsidRPr="007D7687">
        <w:rPr>
          <w:rFonts w:ascii="Arial" w:hAnsi="Arial"/>
          <w:lang w:val="en-US"/>
        </w:rPr>
        <w:t xml:space="preserve">TS </w:t>
      </w:r>
      <w:r w:rsidRPr="007D7687">
        <w:rPr>
          <w:rFonts w:ascii="Arial" w:hAnsi="Arial"/>
          <w:lang w:val="en-US"/>
        </w:rPr>
        <w:t>3</w:t>
      </w:r>
      <w:r w:rsidR="005563E0" w:rsidRPr="007D7687">
        <w:rPr>
          <w:rFonts w:ascii="Arial" w:hAnsi="Arial"/>
          <w:lang w:val="en-US"/>
        </w:rPr>
        <w:t>8.521-1</w:t>
      </w:r>
      <w:r w:rsidRPr="007D7687">
        <w:rPr>
          <w:rFonts w:ascii="Arial" w:hAnsi="Arial"/>
          <w:lang w:val="en-US"/>
        </w:rPr>
        <w:t xml:space="preserve"> and the associated test case appli</w:t>
      </w:r>
      <w:r w:rsidR="000068E1" w:rsidRPr="007D7687">
        <w:rPr>
          <w:rFonts w:ascii="Arial" w:hAnsi="Arial"/>
          <w:lang w:val="en-US"/>
        </w:rPr>
        <w:t>c</w:t>
      </w:r>
      <w:r w:rsidRPr="007D7687">
        <w:rPr>
          <w:rFonts w:ascii="Arial" w:hAnsi="Arial"/>
          <w:lang w:val="en-US"/>
        </w:rPr>
        <w:t xml:space="preserve">ability specification is in </w:t>
      </w:r>
      <w:r w:rsidR="000068E1" w:rsidRPr="007D7687">
        <w:rPr>
          <w:rFonts w:ascii="Arial" w:hAnsi="Arial"/>
          <w:lang w:val="en-US"/>
        </w:rPr>
        <w:t xml:space="preserve">TS </w:t>
      </w:r>
      <w:r w:rsidRPr="007D7687">
        <w:rPr>
          <w:rFonts w:ascii="Arial" w:hAnsi="Arial"/>
          <w:lang w:val="en-US"/>
        </w:rPr>
        <w:t>3</w:t>
      </w:r>
      <w:r w:rsidR="005563E0" w:rsidRPr="007D7687">
        <w:rPr>
          <w:rFonts w:ascii="Arial" w:hAnsi="Arial"/>
          <w:lang w:val="en-US"/>
        </w:rPr>
        <w:t>8.522.</w:t>
      </w:r>
    </w:p>
    <w:p w14:paraId="357A56D1" w14:textId="4D66A134" w:rsidR="00696BE3" w:rsidRPr="007D7687" w:rsidRDefault="000058B4" w:rsidP="00CB34C5">
      <w:pPr>
        <w:pStyle w:val="Arial"/>
        <w:ind w:rightChars="0" w:right="0"/>
        <w:jc w:val="both"/>
        <w:rPr>
          <w:rFonts w:ascii="Arial" w:hAnsi="Arial"/>
          <w:lang w:val="en-US"/>
        </w:rPr>
      </w:pPr>
      <w:r w:rsidRPr="007D7687">
        <w:rPr>
          <w:rFonts w:ascii="Arial" w:hAnsi="Arial"/>
          <w:lang w:val="en-US"/>
        </w:rPr>
        <w:t xml:space="preserve">Changes are indicated </w:t>
      </w:r>
      <w:r w:rsidR="00F01C50" w:rsidRPr="007D7687">
        <w:rPr>
          <w:rFonts w:ascii="Arial" w:hAnsi="Arial"/>
          <w:lang w:val="en-US"/>
        </w:rPr>
        <w:t>in</w:t>
      </w:r>
      <w:r w:rsidRPr="007D7687">
        <w:rPr>
          <w:rFonts w:ascii="Arial" w:hAnsi="Arial"/>
          <w:lang w:val="en-US"/>
        </w:rPr>
        <w:t xml:space="preserve"> </w:t>
      </w:r>
      <w:r w:rsidR="00F01C50" w:rsidRPr="007D7687">
        <w:rPr>
          <w:rFonts w:ascii="Arial" w:hAnsi="Arial"/>
          <w:lang w:val="en-US"/>
        </w:rPr>
        <w:t>columns “Clause (New)” and “Title (New)</w:t>
      </w:r>
      <w:r w:rsidRPr="007D7687">
        <w:rPr>
          <w:rFonts w:ascii="Arial" w:hAnsi="Arial"/>
          <w:lang w:val="en-US"/>
        </w:rPr>
        <w:t xml:space="preserve">. </w:t>
      </w:r>
      <w:r w:rsidR="00EB1AA4" w:rsidRPr="007D7687">
        <w:rPr>
          <w:rFonts w:ascii="Arial" w:hAnsi="Arial"/>
          <w:lang w:val="en-US"/>
        </w:rPr>
        <w:t xml:space="preserve">A title </w:t>
      </w:r>
      <w:r w:rsidR="00CD1495" w:rsidRPr="007D7687">
        <w:rPr>
          <w:rFonts w:ascii="Arial" w:hAnsi="Arial"/>
          <w:lang w:val="en-US"/>
        </w:rPr>
        <w:t>changed to</w:t>
      </w:r>
      <w:r w:rsidR="00EB1AA4" w:rsidRPr="007D7687">
        <w:rPr>
          <w:rFonts w:ascii="Arial" w:hAnsi="Arial"/>
          <w:lang w:val="en-US"/>
        </w:rPr>
        <w:t xml:space="preserve"> “</w:t>
      </w:r>
      <w:r w:rsidRPr="007D7687">
        <w:rPr>
          <w:rFonts w:ascii="Arial" w:hAnsi="Arial"/>
          <w:lang w:val="en-US"/>
        </w:rPr>
        <w:t>void” indicate</w:t>
      </w:r>
      <w:r w:rsidR="00AF7262" w:rsidRPr="007D7687">
        <w:rPr>
          <w:rFonts w:ascii="Arial" w:hAnsi="Arial"/>
          <w:lang w:val="en-US"/>
        </w:rPr>
        <w:t>s</w:t>
      </w:r>
      <w:r w:rsidRPr="007D7687">
        <w:rPr>
          <w:rFonts w:ascii="Arial" w:hAnsi="Arial"/>
          <w:lang w:val="en-US"/>
        </w:rPr>
        <w:t xml:space="preserve"> </w:t>
      </w:r>
      <w:r w:rsidR="00EB1AA4" w:rsidRPr="007D7687">
        <w:rPr>
          <w:rFonts w:ascii="Arial" w:hAnsi="Arial"/>
          <w:lang w:val="en-US"/>
        </w:rPr>
        <w:t xml:space="preserve">that a </w:t>
      </w:r>
      <w:r w:rsidR="000C61C6" w:rsidRPr="007D7687">
        <w:rPr>
          <w:rFonts w:ascii="Arial" w:hAnsi="Arial"/>
          <w:lang w:val="en-US"/>
        </w:rPr>
        <w:t>test case has been removed.</w:t>
      </w:r>
    </w:p>
    <w:p w14:paraId="033C679B" w14:textId="3E452F2B" w:rsidR="0089069C" w:rsidRPr="008C5AAE" w:rsidRDefault="0089069C" w:rsidP="00CB34C5">
      <w:pPr>
        <w:pStyle w:val="Arial"/>
        <w:pBdr>
          <w:top w:val="single" w:sz="4" w:space="1" w:color="auto"/>
          <w:left w:val="single" w:sz="4" w:space="4" w:color="auto"/>
          <w:bottom w:val="single" w:sz="4" w:space="1" w:color="auto"/>
          <w:right w:val="single" w:sz="4" w:space="4" w:color="auto"/>
        </w:pBdr>
        <w:ind w:rightChars="0" w:right="0"/>
        <w:jc w:val="both"/>
        <w:rPr>
          <w:rFonts w:ascii="Arial" w:hAnsi="Arial"/>
          <w:color w:val="FF0000"/>
          <w:lang w:val="en-US"/>
        </w:rPr>
        <w:sectPr w:rsidR="0089069C" w:rsidRPr="008C5AAE" w:rsidSect="00F41A27">
          <w:pgSz w:w="11906" w:h="16838"/>
          <w:pgMar w:top="1134" w:right="1134" w:bottom="1134" w:left="1134" w:header="720" w:footer="720" w:gutter="0"/>
          <w:cols w:space="720"/>
        </w:sectPr>
      </w:pPr>
      <w:r w:rsidRPr="007D7687">
        <w:rPr>
          <w:rFonts w:ascii="Arial" w:hAnsi="Arial"/>
          <w:color w:val="FF0000"/>
          <w:lang w:val="en-US"/>
        </w:rPr>
        <w:t>Note!</w:t>
      </w:r>
      <w:r w:rsidRPr="007D7687">
        <w:rPr>
          <w:rFonts w:ascii="Arial" w:hAnsi="Arial"/>
          <w:color w:val="FF0000"/>
          <w:lang w:val="en-US"/>
        </w:rPr>
        <w:br/>
        <w:t xml:space="preserve">The changes listed in this document are limited to changes introduced in RAN5 test specifications. For the case test cases in GCF work items and PTCRB RFTs have been based on RAN5 work plans </w:t>
      </w:r>
      <w:r w:rsidR="00DA5BB0" w:rsidRPr="007D7687">
        <w:rPr>
          <w:rFonts w:ascii="Arial" w:hAnsi="Arial"/>
          <w:color w:val="FF0000"/>
          <w:lang w:val="en-US"/>
        </w:rPr>
        <w:t>before the test cases have been completely included in RAN5 test case applicability specifications (TS 34.</w:t>
      </w:r>
      <w:r w:rsidR="003B7470" w:rsidRPr="007D7687">
        <w:rPr>
          <w:rFonts w:ascii="Arial" w:hAnsi="Arial"/>
          <w:color w:val="FF0000"/>
          <w:lang w:val="en-US"/>
        </w:rPr>
        <w:t>1</w:t>
      </w:r>
      <w:r w:rsidR="00DA5BB0" w:rsidRPr="007D7687">
        <w:rPr>
          <w:rFonts w:ascii="Arial" w:hAnsi="Arial"/>
          <w:color w:val="FF0000"/>
          <w:lang w:val="en-US"/>
        </w:rPr>
        <w:t>21-2, TS 34.</w:t>
      </w:r>
      <w:r w:rsidR="003B7470" w:rsidRPr="007D7687">
        <w:rPr>
          <w:rFonts w:ascii="Arial" w:hAnsi="Arial"/>
          <w:color w:val="FF0000"/>
          <w:lang w:val="en-US"/>
        </w:rPr>
        <w:t>1</w:t>
      </w:r>
      <w:r w:rsidR="00DA5BB0" w:rsidRPr="007D7687">
        <w:rPr>
          <w:rFonts w:ascii="Arial" w:hAnsi="Arial"/>
          <w:color w:val="FF0000"/>
          <w:lang w:val="en-US"/>
        </w:rPr>
        <w:t>23-2, TS 34.229-2, TS 36.521-2, TS 36.523-2,</w:t>
      </w:r>
      <w:r w:rsidR="005425BD" w:rsidRPr="007D7687">
        <w:rPr>
          <w:rFonts w:ascii="Arial" w:hAnsi="Arial"/>
          <w:color w:val="FF0000"/>
          <w:lang w:val="en-US"/>
        </w:rPr>
        <w:t xml:space="preserve"> </w:t>
      </w:r>
      <w:r w:rsidR="003B7470" w:rsidRPr="007D7687">
        <w:rPr>
          <w:rFonts w:ascii="Arial" w:hAnsi="Arial"/>
          <w:color w:val="FF0000"/>
          <w:lang w:val="en-US"/>
        </w:rPr>
        <w:t xml:space="preserve">TS </w:t>
      </w:r>
      <w:r w:rsidR="00771974" w:rsidRPr="007D7687">
        <w:rPr>
          <w:rFonts w:ascii="Arial" w:hAnsi="Arial"/>
          <w:color w:val="FF0000"/>
          <w:lang w:val="en-US"/>
        </w:rPr>
        <w:t>37.579</w:t>
      </w:r>
      <w:r w:rsidR="003B7470" w:rsidRPr="007D7687">
        <w:rPr>
          <w:rFonts w:ascii="Arial" w:hAnsi="Arial"/>
          <w:color w:val="FF0000"/>
          <w:lang w:val="en-US"/>
        </w:rPr>
        <w:t xml:space="preserve">-4, </w:t>
      </w:r>
      <w:r w:rsidR="00DA5BB0" w:rsidRPr="007D7687">
        <w:rPr>
          <w:rFonts w:ascii="Arial" w:hAnsi="Arial"/>
          <w:color w:val="FF0000"/>
          <w:lang w:val="en-US"/>
        </w:rPr>
        <w:t>TS 37.571-3, TS 38.522, TS 38.523-2 and T</w:t>
      </w:r>
      <w:r w:rsidR="00902AF7" w:rsidRPr="007D7687">
        <w:rPr>
          <w:rFonts w:ascii="Arial" w:hAnsi="Arial"/>
          <w:color w:val="FF0000"/>
          <w:lang w:val="en-US"/>
        </w:rPr>
        <w:t>S</w:t>
      </w:r>
      <w:r w:rsidR="00DA5BB0" w:rsidRPr="007D7687">
        <w:rPr>
          <w:rFonts w:ascii="Arial" w:hAnsi="Arial"/>
          <w:color w:val="FF0000"/>
          <w:lang w:val="en-US"/>
        </w:rPr>
        <w:t xml:space="preserve"> 51.010-2) </w:t>
      </w:r>
      <w:r w:rsidRPr="007D7687">
        <w:rPr>
          <w:rFonts w:ascii="Arial" w:hAnsi="Arial"/>
          <w:color w:val="FF0000"/>
          <w:lang w:val="en-US"/>
        </w:rPr>
        <w:t xml:space="preserve">the </w:t>
      </w:r>
      <w:r w:rsidR="00DA5BB0" w:rsidRPr="007D7687">
        <w:rPr>
          <w:rFonts w:ascii="Arial" w:hAnsi="Arial"/>
          <w:color w:val="FF0000"/>
          <w:lang w:val="en-US"/>
        </w:rPr>
        <w:t>G</w:t>
      </w:r>
      <w:r w:rsidR="00902AF7" w:rsidRPr="007D7687">
        <w:rPr>
          <w:rFonts w:ascii="Arial" w:hAnsi="Arial"/>
          <w:color w:val="FF0000"/>
          <w:lang w:val="en-US"/>
        </w:rPr>
        <w:t>CF</w:t>
      </w:r>
      <w:r w:rsidR="00DA5BB0" w:rsidRPr="007D7687">
        <w:rPr>
          <w:rFonts w:ascii="Arial" w:hAnsi="Arial"/>
          <w:color w:val="FF0000"/>
          <w:lang w:val="en-US"/>
        </w:rPr>
        <w:t xml:space="preserve"> work item and PTCRB</w:t>
      </w:r>
      <w:r w:rsidR="00DA5BB0" w:rsidRPr="008C5AAE">
        <w:rPr>
          <w:rFonts w:ascii="Arial" w:hAnsi="Arial"/>
          <w:color w:val="FF0000"/>
          <w:lang w:val="en-US"/>
        </w:rPr>
        <w:t xml:space="preserve"> RFT </w:t>
      </w:r>
      <w:r w:rsidRPr="008C5AAE">
        <w:rPr>
          <w:rFonts w:ascii="Arial" w:hAnsi="Arial"/>
          <w:color w:val="FF0000"/>
          <w:lang w:val="en-US"/>
        </w:rPr>
        <w:t>rapporteurs need to check</w:t>
      </w:r>
      <w:r w:rsidR="00DA5BB0" w:rsidRPr="008C5AAE">
        <w:rPr>
          <w:rFonts w:ascii="Arial" w:hAnsi="Arial"/>
          <w:color w:val="FF0000"/>
          <w:lang w:val="en-US"/>
        </w:rPr>
        <w:t xml:space="preserve"> the latest RAN5 work plans.</w:t>
      </w:r>
      <w:r w:rsidRPr="008C5AAE">
        <w:rPr>
          <w:rFonts w:ascii="Arial" w:hAnsi="Arial"/>
          <w:color w:val="FF0000"/>
          <w:lang w:val="en-US"/>
        </w:rPr>
        <w:t xml:space="preserve"> </w:t>
      </w:r>
    </w:p>
    <w:tbl>
      <w:tblPr>
        <w:tblW w:w="144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
        <w:gridCol w:w="1360"/>
        <w:gridCol w:w="4129"/>
        <w:gridCol w:w="1361"/>
        <w:gridCol w:w="4129"/>
        <w:gridCol w:w="2562"/>
      </w:tblGrid>
      <w:tr w:rsidR="007772C1" w:rsidRPr="00FF6D2A" w14:paraId="7901FB46" w14:textId="77777777" w:rsidTr="005C0FBD">
        <w:trPr>
          <w:tblHeader/>
        </w:trPr>
        <w:tc>
          <w:tcPr>
            <w:tcW w:w="889" w:type="dxa"/>
            <w:shd w:val="clear" w:color="auto" w:fill="D9D9D9"/>
          </w:tcPr>
          <w:p w14:paraId="6A0713C2" w14:textId="5C11951A" w:rsidR="00685DAB" w:rsidRPr="0070561D" w:rsidRDefault="00685DAB" w:rsidP="006D731F">
            <w:pPr>
              <w:pStyle w:val="TAh0"/>
              <w:rPr>
                <w:rFonts w:cs="Arial"/>
                <w:b/>
                <w:sz w:val="16"/>
                <w:szCs w:val="16"/>
              </w:rPr>
            </w:pPr>
            <w:r w:rsidRPr="0070561D">
              <w:rPr>
                <w:sz w:val="16"/>
                <w:szCs w:val="16"/>
                <w:lang w:val="en-US"/>
              </w:rPr>
              <w:lastRenderedPageBreak/>
              <w:br w:type="page"/>
            </w:r>
            <w:r w:rsidRPr="0070561D">
              <w:rPr>
                <w:rFonts w:cs="Arial"/>
                <w:b/>
                <w:sz w:val="16"/>
                <w:szCs w:val="16"/>
              </w:rPr>
              <w:t>TS</w:t>
            </w:r>
          </w:p>
        </w:tc>
        <w:tc>
          <w:tcPr>
            <w:tcW w:w="1360" w:type="dxa"/>
            <w:shd w:val="clear" w:color="auto" w:fill="D9D9D9"/>
          </w:tcPr>
          <w:p w14:paraId="2C8DDFE8" w14:textId="77777777" w:rsidR="00685DAB" w:rsidRPr="0070561D" w:rsidRDefault="00685DAB" w:rsidP="006D731F">
            <w:pPr>
              <w:pStyle w:val="TAh0"/>
              <w:rPr>
                <w:rFonts w:cs="Arial"/>
                <w:b/>
                <w:sz w:val="16"/>
                <w:szCs w:val="16"/>
              </w:rPr>
            </w:pPr>
            <w:r w:rsidRPr="0070561D">
              <w:rPr>
                <w:rFonts w:cs="Arial"/>
                <w:b/>
                <w:sz w:val="16"/>
                <w:szCs w:val="16"/>
              </w:rPr>
              <w:t>Clause</w:t>
            </w:r>
          </w:p>
        </w:tc>
        <w:tc>
          <w:tcPr>
            <w:tcW w:w="4129" w:type="dxa"/>
            <w:shd w:val="clear" w:color="auto" w:fill="D9D9D9"/>
          </w:tcPr>
          <w:p w14:paraId="59D3865F" w14:textId="45CE85BA" w:rsidR="00685DAB" w:rsidRPr="0070561D" w:rsidRDefault="00685DAB" w:rsidP="006D731F">
            <w:pPr>
              <w:pStyle w:val="TAh0"/>
              <w:rPr>
                <w:rFonts w:cs="Arial"/>
                <w:b/>
                <w:sz w:val="16"/>
                <w:szCs w:val="16"/>
              </w:rPr>
            </w:pPr>
            <w:r w:rsidRPr="0070561D">
              <w:rPr>
                <w:rFonts w:cs="Arial"/>
                <w:b/>
                <w:sz w:val="16"/>
                <w:szCs w:val="16"/>
              </w:rPr>
              <w:t>Title</w:t>
            </w:r>
          </w:p>
        </w:tc>
        <w:tc>
          <w:tcPr>
            <w:tcW w:w="1361" w:type="dxa"/>
            <w:shd w:val="clear" w:color="auto" w:fill="D9D9D9"/>
          </w:tcPr>
          <w:p w14:paraId="22D6C21B" w14:textId="77777777" w:rsidR="00685DAB" w:rsidRPr="0070561D" w:rsidRDefault="00685DAB" w:rsidP="006D731F">
            <w:pPr>
              <w:pStyle w:val="TAh0"/>
              <w:rPr>
                <w:rFonts w:cs="Arial"/>
                <w:b/>
                <w:color w:val="FF0000"/>
                <w:sz w:val="16"/>
                <w:szCs w:val="16"/>
              </w:rPr>
            </w:pPr>
            <w:r w:rsidRPr="0070561D">
              <w:rPr>
                <w:rFonts w:cs="Arial" w:hint="eastAsia"/>
                <w:b/>
                <w:color w:val="FF0000"/>
                <w:sz w:val="16"/>
                <w:szCs w:val="16"/>
              </w:rPr>
              <w:t>Clause (New)</w:t>
            </w:r>
          </w:p>
        </w:tc>
        <w:tc>
          <w:tcPr>
            <w:tcW w:w="4129" w:type="dxa"/>
            <w:shd w:val="clear" w:color="auto" w:fill="D9D9D9"/>
          </w:tcPr>
          <w:p w14:paraId="23E14640" w14:textId="77777777" w:rsidR="00685DAB" w:rsidRPr="0070561D" w:rsidRDefault="00685DAB" w:rsidP="006D731F">
            <w:pPr>
              <w:pStyle w:val="TAh0"/>
              <w:rPr>
                <w:rFonts w:cs="Arial"/>
                <w:b/>
                <w:color w:val="FF0000"/>
                <w:sz w:val="16"/>
                <w:szCs w:val="16"/>
              </w:rPr>
            </w:pPr>
            <w:r w:rsidRPr="0070561D">
              <w:rPr>
                <w:rFonts w:cs="Arial" w:hint="eastAsia"/>
                <w:b/>
                <w:color w:val="FF0000"/>
                <w:sz w:val="16"/>
                <w:szCs w:val="16"/>
              </w:rPr>
              <w:t>Title (New)</w:t>
            </w:r>
          </w:p>
        </w:tc>
        <w:tc>
          <w:tcPr>
            <w:tcW w:w="2562" w:type="dxa"/>
            <w:shd w:val="clear" w:color="auto" w:fill="D9D9D9"/>
          </w:tcPr>
          <w:p w14:paraId="1450C0D2" w14:textId="77777777" w:rsidR="00685DAB" w:rsidRPr="0070561D" w:rsidRDefault="00685DAB" w:rsidP="006D731F">
            <w:pPr>
              <w:pStyle w:val="TAh0"/>
              <w:rPr>
                <w:rFonts w:cs="Arial"/>
                <w:b/>
                <w:sz w:val="16"/>
                <w:szCs w:val="16"/>
              </w:rPr>
            </w:pPr>
            <w:r w:rsidRPr="0070561D">
              <w:rPr>
                <w:rFonts w:cs="Arial"/>
                <w:b/>
                <w:sz w:val="16"/>
                <w:szCs w:val="16"/>
              </w:rPr>
              <w:t>Comment</w:t>
            </w:r>
          </w:p>
        </w:tc>
      </w:tr>
      <w:tr w:rsidR="007772C1" w:rsidRPr="00FF6D2A" w14:paraId="6101639D" w14:textId="77777777" w:rsidTr="005C0FBD">
        <w:tc>
          <w:tcPr>
            <w:tcW w:w="14430" w:type="dxa"/>
            <w:gridSpan w:val="6"/>
            <w:shd w:val="clear" w:color="auto" w:fill="DEEAF6"/>
          </w:tcPr>
          <w:p w14:paraId="18FA9A62" w14:textId="2971785B" w:rsidR="007772C1" w:rsidRPr="0070561D" w:rsidRDefault="007772C1" w:rsidP="006D731F">
            <w:pPr>
              <w:pStyle w:val="TAh0"/>
              <w:rPr>
                <w:rFonts w:cs="Arial"/>
                <w:b/>
                <w:sz w:val="16"/>
                <w:szCs w:val="16"/>
              </w:rPr>
            </w:pPr>
            <w:r w:rsidRPr="0070561D">
              <w:rPr>
                <w:rFonts w:cs="Arial"/>
                <w:b/>
                <w:sz w:val="16"/>
                <w:szCs w:val="16"/>
              </w:rPr>
              <w:t>34.121-1 / 34.121-2 - UTRA RF/RRM test cases</w:t>
            </w:r>
          </w:p>
        </w:tc>
      </w:tr>
      <w:tr w:rsidR="007772C1" w:rsidRPr="00FF6D2A" w14:paraId="51F3827A" w14:textId="77777777" w:rsidTr="005C0FBD">
        <w:tc>
          <w:tcPr>
            <w:tcW w:w="14430" w:type="dxa"/>
            <w:gridSpan w:val="6"/>
            <w:shd w:val="clear" w:color="auto" w:fill="auto"/>
          </w:tcPr>
          <w:p w14:paraId="569CA1AE" w14:textId="3CC2E089" w:rsidR="007772C1" w:rsidRPr="0070561D" w:rsidRDefault="007772C1" w:rsidP="006D731F">
            <w:pPr>
              <w:pStyle w:val="TAh0"/>
              <w:rPr>
                <w:rFonts w:cs="Arial"/>
                <w:b/>
                <w:sz w:val="16"/>
                <w:szCs w:val="16"/>
              </w:rPr>
            </w:pPr>
            <w:r w:rsidRPr="0070561D">
              <w:rPr>
                <w:rFonts w:cs="Arial"/>
                <w:sz w:val="16"/>
                <w:szCs w:val="16"/>
              </w:rPr>
              <w:t>No impact</w:t>
            </w:r>
          </w:p>
        </w:tc>
      </w:tr>
      <w:tr w:rsidR="007772C1" w:rsidRPr="00FF6D2A" w14:paraId="68850390" w14:textId="77777777" w:rsidTr="005C0FBD">
        <w:tc>
          <w:tcPr>
            <w:tcW w:w="14430" w:type="dxa"/>
            <w:gridSpan w:val="6"/>
            <w:shd w:val="clear" w:color="auto" w:fill="DEEAF6"/>
          </w:tcPr>
          <w:p w14:paraId="2C663827" w14:textId="7A0A49A7" w:rsidR="007772C1" w:rsidRPr="0070561D" w:rsidRDefault="007772C1" w:rsidP="006D731F">
            <w:pPr>
              <w:pStyle w:val="TAh0"/>
              <w:rPr>
                <w:rFonts w:cs="Arial"/>
                <w:b/>
                <w:sz w:val="16"/>
                <w:szCs w:val="16"/>
              </w:rPr>
            </w:pPr>
            <w:r w:rsidRPr="0070561D">
              <w:rPr>
                <w:rFonts w:cs="Arial"/>
                <w:b/>
                <w:sz w:val="16"/>
                <w:szCs w:val="16"/>
              </w:rPr>
              <w:t>34.123-1 / 34.123-2 - UTRA protocol test cases</w:t>
            </w:r>
          </w:p>
        </w:tc>
      </w:tr>
      <w:tr w:rsidR="00CB34C5" w:rsidRPr="00FF6D2A" w14:paraId="1374E045" w14:textId="77777777" w:rsidTr="005C0FBD">
        <w:tc>
          <w:tcPr>
            <w:tcW w:w="14430" w:type="dxa"/>
            <w:gridSpan w:val="6"/>
            <w:shd w:val="clear" w:color="auto" w:fill="auto"/>
          </w:tcPr>
          <w:p w14:paraId="67E33BAA" w14:textId="77777777" w:rsidR="00CB34C5" w:rsidRPr="0070561D" w:rsidRDefault="00CB34C5" w:rsidP="001D7CA3">
            <w:pPr>
              <w:pStyle w:val="TAh0"/>
              <w:rPr>
                <w:rFonts w:cs="Arial"/>
                <w:b/>
                <w:sz w:val="16"/>
                <w:szCs w:val="16"/>
              </w:rPr>
            </w:pPr>
            <w:r w:rsidRPr="0070561D">
              <w:rPr>
                <w:rFonts w:cs="Arial"/>
                <w:sz w:val="16"/>
                <w:szCs w:val="16"/>
              </w:rPr>
              <w:t>No impact</w:t>
            </w:r>
          </w:p>
        </w:tc>
      </w:tr>
      <w:tr w:rsidR="00512926" w:rsidRPr="00FF6D2A" w14:paraId="286FE16A" w14:textId="77777777" w:rsidTr="005C0FBD">
        <w:tc>
          <w:tcPr>
            <w:tcW w:w="14430" w:type="dxa"/>
            <w:gridSpan w:val="6"/>
            <w:shd w:val="clear" w:color="auto" w:fill="DEEAF6"/>
          </w:tcPr>
          <w:p w14:paraId="56EBA042" w14:textId="2A3BC651" w:rsidR="00512926" w:rsidRPr="0070561D" w:rsidRDefault="00512926" w:rsidP="00512926">
            <w:pPr>
              <w:pStyle w:val="TAh0"/>
              <w:rPr>
                <w:rFonts w:cs="Arial"/>
                <w:b/>
                <w:sz w:val="16"/>
                <w:szCs w:val="16"/>
              </w:rPr>
            </w:pPr>
            <w:r w:rsidRPr="0070561D">
              <w:rPr>
                <w:rFonts w:cs="Arial"/>
                <w:b/>
                <w:sz w:val="16"/>
                <w:szCs w:val="16"/>
              </w:rPr>
              <w:t>34.229-1 / 34.229-2 - IMS test cases - E-UTRA</w:t>
            </w:r>
          </w:p>
        </w:tc>
      </w:tr>
      <w:tr w:rsidR="00D73324" w:rsidRPr="007D7687" w14:paraId="47498A96" w14:textId="77777777" w:rsidTr="005C0FBD">
        <w:tc>
          <w:tcPr>
            <w:tcW w:w="889" w:type="dxa"/>
            <w:shd w:val="clear" w:color="auto" w:fill="auto"/>
          </w:tcPr>
          <w:p w14:paraId="509A59C3" w14:textId="2C33FC94" w:rsidR="00D73324" w:rsidRPr="007D7687" w:rsidRDefault="00D73324" w:rsidP="00D73324">
            <w:pPr>
              <w:pStyle w:val="TAh0"/>
              <w:rPr>
                <w:sz w:val="16"/>
                <w:szCs w:val="16"/>
                <w:lang w:val="en-US"/>
              </w:rPr>
            </w:pPr>
            <w:r w:rsidRPr="008E297A">
              <w:rPr>
                <w:sz w:val="16"/>
                <w:szCs w:val="16"/>
                <w:lang w:val="en-US"/>
              </w:rPr>
              <w:t>34.229-1</w:t>
            </w:r>
          </w:p>
        </w:tc>
        <w:tc>
          <w:tcPr>
            <w:tcW w:w="1360" w:type="dxa"/>
            <w:shd w:val="clear" w:color="auto" w:fill="auto"/>
          </w:tcPr>
          <w:p w14:paraId="4C72667B" w14:textId="7867C21A" w:rsidR="00D73324" w:rsidRPr="00D3538F" w:rsidRDefault="00D73324" w:rsidP="00D73324">
            <w:pPr>
              <w:pStyle w:val="TAh0"/>
              <w:rPr>
                <w:rFonts w:cs="Arial"/>
                <w:b/>
                <w:bCs/>
                <w:sz w:val="16"/>
                <w:szCs w:val="16"/>
              </w:rPr>
            </w:pPr>
            <w:r w:rsidRPr="00D3538F">
              <w:rPr>
                <w:b/>
                <w:bCs/>
              </w:rPr>
              <w:t>21.1</w:t>
            </w:r>
          </w:p>
        </w:tc>
        <w:tc>
          <w:tcPr>
            <w:tcW w:w="4129" w:type="dxa"/>
            <w:shd w:val="clear" w:color="auto" w:fill="auto"/>
          </w:tcPr>
          <w:p w14:paraId="5BD251F3" w14:textId="7F6EA455" w:rsidR="00D73324" w:rsidRPr="007D7687" w:rsidRDefault="00D73324" w:rsidP="00D73324">
            <w:pPr>
              <w:pStyle w:val="TAh0"/>
              <w:rPr>
                <w:rFonts w:cs="Arial"/>
                <w:sz w:val="16"/>
                <w:szCs w:val="16"/>
              </w:rPr>
            </w:pPr>
            <w:r w:rsidRPr="00F525E1">
              <w:t>eCall over IMS / Manual initiation / Normal registration / Emergency registration / Success / 200 OK with ACK</w:t>
            </w:r>
          </w:p>
        </w:tc>
        <w:tc>
          <w:tcPr>
            <w:tcW w:w="1361" w:type="dxa"/>
            <w:shd w:val="clear" w:color="auto" w:fill="auto"/>
          </w:tcPr>
          <w:p w14:paraId="2E9ECC3E" w14:textId="6E5772EC" w:rsidR="00D73324" w:rsidRPr="007D7687" w:rsidRDefault="00D73324" w:rsidP="00D73324">
            <w:pPr>
              <w:pStyle w:val="TAh0"/>
              <w:rPr>
                <w:rFonts w:cs="Arial"/>
                <w:b/>
                <w:bCs/>
                <w:color w:val="FF0000"/>
                <w:sz w:val="16"/>
                <w:szCs w:val="16"/>
              </w:rPr>
            </w:pPr>
          </w:p>
        </w:tc>
        <w:tc>
          <w:tcPr>
            <w:tcW w:w="4129" w:type="dxa"/>
            <w:shd w:val="clear" w:color="auto" w:fill="auto"/>
          </w:tcPr>
          <w:p w14:paraId="1D0E2EC2" w14:textId="40F4AE13" w:rsidR="00D73324" w:rsidRPr="00D3538F" w:rsidRDefault="00D73324" w:rsidP="00D73324">
            <w:pPr>
              <w:pStyle w:val="TAh0"/>
              <w:rPr>
                <w:rFonts w:cs="Arial"/>
                <w:color w:val="FF0000"/>
                <w:sz w:val="16"/>
                <w:szCs w:val="16"/>
              </w:rPr>
            </w:pPr>
            <w:r w:rsidRPr="00D3538F">
              <w:rPr>
                <w:color w:val="FF0000"/>
              </w:rPr>
              <w:t>eCall capable / Manual initiation / Emergency registration / Success / 200 OK with ACK</w:t>
            </w:r>
          </w:p>
        </w:tc>
        <w:tc>
          <w:tcPr>
            <w:tcW w:w="2562" w:type="dxa"/>
            <w:shd w:val="clear" w:color="auto" w:fill="auto"/>
          </w:tcPr>
          <w:p w14:paraId="44247FD9" w14:textId="7C975DED" w:rsidR="00D73324" w:rsidRPr="007D7687" w:rsidRDefault="00D73324" w:rsidP="00D73324">
            <w:pPr>
              <w:pStyle w:val="TAh0"/>
              <w:rPr>
                <w:rFonts w:cs="Arial"/>
                <w:sz w:val="16"/>
                <w:szCs w:val="16"/>
              </w:rPr>
            </w:pPr>
            <w:r w:rsidRPr="0070561D">
              <w:rPr>
                <w:rFonts w:cs="Arial"/>
                <w:sz w:val="16"/>
                <w:szCs w:val="16"/>
              </w:rPr>
              <w:t>Test case title updated</w:t>
            </w:r>
          </w:p>
        </w:tc>
      </w:tr>
      <w:tr w:rsidR="00D73324" w:rsidRPr="007D7687" w14:paraId="73ED8A72" w14:textId="77777777" w:rsidTr="005C0FBD">
        <w:tc>
          <w:tcPr>
            <w:tcW w:w="889" w:type="dxa"/>
            <w:shd w:val="clear" w:color="auto" w:fill="auto"/>
          </w:tcPr>
          <w:p w14:paraId="153861B1" w14:textId="7B21C5DB" w:rsidR="00D73324" w:rsidRPr="007D7687" w:rsidRDefault="00D73324" w:rsidP="00D73324">
            <w:pPr>
              <w:pStyle w:val="TAh0"/>
              <w:rPr>
                <w:sz w:val="16"/>
                <w:szCs w:val="16"/>
                <w:lang w:val="en-US"/>
              </w:rPr>
            </w:pPr>
            <w:r w:rsidRPr="008E297A">
              <w:rPr>
                <w:sz w:val="16"/>
                <w:szCs w:val="16"/>
                <w:lang w:val="en-US"/>
              </w:rPr>
              <w:t>34.229-1</w:t>
            </w:r>
          </w:p>
        </w:tc>
        <w:tc>
          <w:tcPr>
            <w:tcW w:w="1360" w:type="dxa"/>
            <w:shd w:val="clear" w:color="auto" w:fill="auto"/>
          </w:tcPr>
          <w:p w14:paraId="2F087A86" w14:textId="743A110E" w:rsidR="00D73324" w:rsidRPr="00D3538F" w:rsidRDefault="00D73324" w:rsidP="00D73324">
            <w:pPr>
              <w:pStyle w:val="TAh0"/>
              <w:rPr>
                <w:b/>
                <w:bCs/>
                <w:sz w:val="16"/>
                <w:szCs w:val="16"/>
              </w:rPr>
            </w:pPr>
            <w:r w:rsidRPr="00D3538F">
              <w:rPr>
                <w:b/>
                <w:bCs/>
              </w:rPr>
              <w:t>21.2</w:t>
            </w:r>
          </w:p>
        </w:tc>
        <w:tc>
          <w:tcPr>
            <w:tcW w:w="4129" w:type="dxa"/>
            <w:shd w:val="clear" w:color="auto" w:fill="auto"/>
          </w:tcPr>
          <w:p w14:paraId="73513B7F" w14:textId="52A356C6" w:rsidR="00D73324" w:rsidRPr="007D7687" w:rsidRDefault="00D73324" w:rsidP="00D73324">
            <w:pPr>
              <w:pStyle w:val="TAh0"/>
              <w:rPr>
                <w:sz w:val="16"/>
                <w:szCs w:val="16"/>
              </w:rPr>
            </w:pPr>
            <w:r w:rsidRPr="00F525E1">
              <w:t>eCall over IMS / Automatic initiation / Normal registration / Emergency registration / Success / 200 OK with ACK</w:t>
            </w:r>
          </w:p>
        </w:tc>
        <w:tc>
          <w:tcPr>
            <w:tcW w:w="1361" w:type="dxa"/>
            <w:shd w:val="clear" w:color="auto" w:fill="auto"/>
          </w:tcPr>
          <w:p w14:paraId="0E6468A8" w14:textId="77777777" w:rsidR="00D73324" w:rsidRPr="007D7687" w:rsidRDefault="00D73324" w:rsidP="00D73324">
            <w:pPr>
              <w:pStyle w:val="TAh0"/>
              <w:rPr>
                <w:b/>
                <w:bCs/>
                <w:color w:val="FF0000"/>
                <w:sz w:val="16"/>
                <w:szCs w:val="16"/>
              </w:rPr>
            </w:pPr>
          </w:p>
        </w:tc>
        <w:tc>
          <w:tcPr>
            <w:tcW w:w="4129" w:type="dxa"/>
            <w:shd w:val="clear" w:color="auto" w:fill="auto"/>
          </w:tcPr>
          <w:p w14:paraId="3D0FAFB3" w14:textId="05C6E945" w:rsidR="00D73324" w:rsidRPr="00D3538F" w:rsidRDefault="00D73324" w:rsidP="00D73324">
            <w:pPr>
              <w:pStyle w:val="TAh0"/>
              <w:rPr>
                <w:rFonts w:cs="Arial"/>
                <w:color w:val="FF0000"/>
                <w:sz w:val="16"/>
                <w:szCs w:val="16"/>
              </w:rPr>
            </w:pPr>
            <w:r w:rsidRPr="00D3538F">
              <w:rPr>
                <w:color w:val="FF0000"/>
              </w:rPr>
              <w:t>eCall capable / Automatic initiation / Emergency registration / Success / 200 OK with ACK</w:t>
            </w:r>
          </w:p>
        </w:tc>
        <w:tc>
          <w:tcPr>
            <w:tcW w:w="2562" w:type="dxa"/>
            <w:shd w:val="clear" w:color="auto" w:fill="auto"/>
          </w:tcPr>
          <w:p w14:paraId="1DD4487C" w14:textId="55FB3911" w:rsidR="00D73324" w:rsidRPr="007D7687" w:rsidRDefault="00D73324" w:rsidP="00D73324">
            <w:pPr>
              <w:pStyle w:val="TAh0"/>
              <w:rPr>
                <w:rFonts w:cs="Arial"/>
                <w:sz w:val="16"/>
                <w:szCs w:val="16"/>
              </w:rPr>
            </w:pPr>
            <w:r w:rsidRPr="0070561D">
              <w:rPr>
                <w:rFonts w:cs="Arial"/>
                <w:sz w:val="16"/>
                <w:szCs w:val="16"/>
              </w:rPr>
              <w:t>Test case title updated</w:t>
            </w:r>
          </w:p>
        </w:tc>
      </w:tr>
      <w:tr w:rsidR="00D73324" w:rsidRPr="007D7687" w14:paraId="30FDDA19" w14:textId="77777777" w:rsidTr="005C0FBD">
        <w:tc>
          <w:tcPr>
            <w:tcW w:w="889" w:type="dxa"/>
            <w:shd w:val="clear" w:color="auto" w:fill="auto"/>
          </w:tcPr>
          <w:p w14:paraId="5E2E92CC" w14:textId="2B8460A2" w:rsidR="00D73324" w:rsidRPr="007D7687" w:rsidRDefault="00D73324" w:rsidP="00D73324">
            <w:pPr>
              <w:pStyle w:val="TAh0"/>
              <w:rPr>
                <w:sz w:val="16"/>
                <w:szCs w:val="16"/>
                <w:lang w:val="en-US"/>
              </w:rPr>
            </w:pPr>
            <w:r w:rsidRPr="008E297A">
              <w:rPr>
                <w:sz w:val="16"/>
                <w:szCs w:val="16"/>
                <w:lang w:val="en-US"/>
              </w:rPr>
              <w:t>34.229-1</w:t>
            </w:r>
          </w:p>
        </w:tc>
        <w:tc>
          <w:tcPr>
            <w:tcW w:w="1360" w:type="dxa"/>
            <w:shd w:val="clear" w:color="auto" w:fill="auto"/>
          </w:tcPr>
          <w:p w14:paraId="3BC28EAD" w14:textId="7B8E20B7" w:rsidR="00D73324" w:rsidRPr="00D3538F" w:rsidRDefault="00D73324" w:rsidP="00D73324">
            <w:pPr>
              <w:pStyle w:val="TAh0"/>
              <w:rPr>
                <w:b/>
                <w:bCs/>
                <w:sz w:val="16"/>
                <w:szCs w:val="16"/>
              </w:rPr>
            </w:pPr>
            <w:r w:rsidRPr="00D3538F">
              <w:rPr>
                <w:b/>
                <w:bCs/>
              </w:rPr>
              <w:t>21.3</w:t>
            </w:r>
          </w:p>
        </w:tc>
        <w:tc>
          <w:tcPr>
            <w:tcW w:w="4129" w:type="dxa"/>
            <w:shd w:val="clear" w:color="auto" w:fill="auto"/>
          </w:tcPr>
          <w:p w14:paraId="31E85246" w14:textId="5F44DA8C" w:rsidR="00D73324" w:rsidRPr="007D7687" w:rsidRDefault="00D73324" w:rsidP="00D73324">
            <w:pPr>
              <w:pStyle w:val="TAh0"/>
              <w:rPr>
                <w:sz w:val="16"/>
                <w:szCs w:val="16"/>
              </w:rPr>
            </w:pPr>
            <w:r w:rsidRPr="00F525E1">
              <w:t>eCall over IMS / Manual initiation / MSD transfer Failure / UE performs eCall in CS domain after Timer expiry / UTRAN or GERAN</w:t>
            </w:r>
          </w:p>
        </w:tc>
        <w:tc>
          <w:tcPr>
            <w:tcW w:w="1361" w:type="dxa"/>
            <w:shd w:val="clear" w:color="auto" w:fill="auto"/>
          </w:tcPr>
          <w:p w14:paraId="38A90F96" w14:textId="77777777" w:rsidR="00D73324" w:rsidRPr="007D7687" w:rsidRDefault="00D73324" w:rsidP="00D73324">
            <w:pPr>
              <w:pStyle w:val="TAh0"/>
              <w:rPr>
                <w:b/>
                <w:bCs/>
                <w:color w:val="FF0000"/>
                <w:sz w:val="16"/>
                <w:szCs w:val="16"/>
              </w:rPr>
            </w:pPr>
          </w:p>
        </w:tc>
        <w:tc>
          <w:tcPr>
            <w:tcW w:w="4129" w:type="dxa"/>
            <w:shd w:val="clear" w:color="auto" w:fill="auto"/>
          </w:tcPr>
          <w:p w14:paraId="48C7C442" w14:textId="3AEFB1CA" w:rsidR="00D73324" w:rsidRPr="00D3538F" w:rsidRDefault="00D73324" w:rsidP="00D73324">
            <w:pPr>
              <w:pStyle w:val="TAh0"/>
              <w:rPr>
                <w:rFonts w:cs="Arial"/>
                <w:color w:val="FF0000"/>
                <w:sz w:val="16"/>
                <w:szCs w:val="16"/>
              </w:rPr>
            </w:pPr>
            <w:r w:rsidRPr="00D3538F">
              <w:rPr>
                <w:color w:val="FF0000"/>
              </w:rPr>
              <w:t>eCall capable / Manual initiation / MSD transfer Failure / UE performs eCall in CS domain after Timer expiry / UTRAN or GERAN</w:t>
            </w:r>
          </w:p>
        </w:tc>
        <w:tc>
          <w:tcPr>
            <w:tcW w:w="2562" w:type="dxa"/>
            <w:shd w:val="clear" w:color="auto" w:fill="auto"/>
          </w:tcPr>
          <w:p w14:paraId="32C0FEDB" w14:textId="21C937A4" w:rsidR="00D73324" w:rsidRPr="007D7687" w:rsidRDefault="00D73324" w:rsidP="00D73324">
            <w:pPr>
              <w:pStyle w:val="TAh0"/>
              <w:rPr>
                <w:rFonts w:cs="Arial"/>
                <w:sz w:val="16"/>
                <w:szCs w:val="16"/>
              </w:rPr>
            </w:pPr>
            <w:r w:rsidRPr="0070561D">
              <w:rPr>
                <w:rFonts w:cs="Arial"/>
                <w:sz w:val="16"/>
                <w:szCs w:val="16"/>
              </w:rPr>
              <w:t>Test case title updated</w:t>
            </w:r>
          </w:p>
        </w:tc>
      </w:tr>
      <w:tr w:rsidR="00D73324" w:rsidRPr="007D7687" w14:paraId="3E1A50A7" w14:textId="77777777" w:rsidTr="005C0FBD">
        <w:tc>
          <w:tcPr>
            <w:tcW w:w="889" w:type="dxa"/>
            <w:shd w:val="clear" w:color="auto" w:fill="auto"/>
          </w:tcPr>
          <w:p w14:paraId="36E39EA7" w14:textId="0EBC3A20" w:rsidR="00D73324" w:rsidRPr="007D7687" w:rsidRDefault="00D73324" w:rsidP="00D73324">
            <w:pPr>
              <w:pStyle w:val="TAh0"/>
              <w:rPr>
                <w:sz w:val="16"/>
                <w:szCs w:val="16"/>
                <w:lang w:val="en-US"/>
              </w:rPr>
            </w:pPr>
            <w:r w:rsidRPr="008E297A">
              <w:rPr>
                <w:sz w:val="16"/>
                <w:szCs w:val="16"/>
                <w:lang w:val="en-US"/>
              </w:rPr>
              <w:t>34.229-1</w:t>
            </w:r>
          </w:p>
        </w:tc>
        <w:tc>
          <w:tcPr>
            <w:tcW w:w="1360" w:type="dxa"/>
            <w:shd w:val="clear" w:color="auto" w:fill="auto"/>
          </w:tcPr>
          <w:p w14:paraId="554A40A9" w14:textId="46804511" w:rsidR="00D73324" w:rsidRPr="00D3538F" w:rsidRDefault="00D73324" w:rsidP="00D73324">
            <w:pPr>
              <w:pStyle w:val="TAh0"/>
              <w:rPr>
                <w:b/>
                <w:bCs/>
                <w:sz w:val="16"/>
                <w:szCs w:val="16"/>
              </w:rPr>
            </w:pPr>
            <w:r w:rsidRPr="00D3538F">
              <w:rPr>
                <w:b/>
                <w:bCs/>
              </w:rPr>
              <w:t>21.4</w:t>
            </w:r>
          </w:p>
        </w:tc>
        <w:tc>
          <w:tcPr>
            <w:tcW w:w="4129" w:type="dxa"/>
            <w:shd w:val="clear" w:color="auto" w:fill="auto"/>
          </w:tcPr>
          <w:p w14:paraId="1C9F84FD" w14:textId="6F8106EC" w:rsidR="00D73324" w:rsidRPr="007D7687" w:rsidRDefault="00D73324" w:rsidP="00D73324">
            <w:pPr>
              <w:pStyle w:val="TAh0"/>
              <w:rPr>
                <w:sz w:val="16"/>
                <w:szCs w:val="16"/>
              </w:rPr>
            </w:pPr>
            <w:r w:rsidRPr="00F525E1">
              <w:t>eCall over IMS / Manual initiation / MSD transfer and 200 OK with ACK / SIP INFO request for MSD Update / Success</w:t>
            </w:r>
          </w:p>
        </w:tc>
        <w:tc>
          <w:tcPr>
            <w:tcW w:w="1361" w:type="dxa"/>
            <w:shd w:val="clear" w:color="auto" w:fill="auto"/>
          </w:tcPr>
          <w:p w14:paraId="2EBD9F79" w14:textId="77777777" w:rsidR="00D73324" w:rsidRPr="007D7687" w:rsidRDefault="00D73324" w:rsidP="00D73324">
            <w:pPr>
              <w:pStyle w:val="TAh0"/>
              <w:rPr>
                <w:b/>
                <w:bCs/>
                <w:color w:val="FF0000"/>
                <w:sz w:val="16"/>
                <w:szCs w:val="16"/>
              </w:rPr>
            </w:pPr>
          </w:p>
        </w:tc>
        <w:tc>
          <w:tcPr>
            <w:tcW w:w="4129" w:type="dxa"/>
            <w:shd w:val="clear" w:color="auto" w:fill="auto"/>
          </w:tcPr>
          <w:p w14:paraId="3B9BBC53" w14:textId="1884754A" w:rsidR="00D73324" w:rsidRPr="00D3538F" w:rsidRDefault="00D73324" w:rsidP="00D73324">
            <w:pPr>
              <w:pStyle w:val="TAh0"/>
              <w:rPr>
                <w:rFonts w:cs="Arial"/>
                <w:color w:val="FF0000"/>
                <w:sz w:val="16"/>
                <w:szCs w:val="16"/>
              </w:rPr>
            </w:pPr>
            <w:r w:rsidRPr="00D3538F">
              <w:rPr>
                <w:color w:val="FF0000"/>
              </w:rPr>
              <w:t>eCall capable / Manual initiation / MSD transfer and 200 OK with ACK / SIP INFO request for MSD Update / Success</w:t>
            </w:r>
          </w:p>
        </w:tc>
        <w:tc>
          <w:tcPr>
            <w:tcW w:w="2562" w:type="dxa"/>
            <w:shd w:val="clear" w:color="auto" w:fill="auto"/>
          </w:tcPr>
          <w:p w14:paraId="60948E0C" w14:textId="3F6848B9" w:rsidR="00D73324" w:rsidRPr="007D7687" w:rsidRDefault="00D73324" w:rsidP="00D73324">
            <w:pPr>
              <w:pStyle w:val="TAh0"/>
              <w:rPr>
                <w:rFonts w:cs="Arial"/>
                <w:sz w:val="16"/>
                <w:szCs w:val="16"/>
              </w:rPr>
            </w:pPr>
            <w:r w:rsidRPr="0070561D">
              <w:rPr>
                <w:rFonts w:cs="Arial"/>
                <w:sz w:val="16"/>
                <w:szCs w:val="16"/>
              </w:rPr>
              <w:t>Test case title updated</w:t>
            </w:r>
          </w:p>
        </w:tc>
      </w:tr>
      <w:tr w:rsidR="00D73324" w:rsidRPr="007D7687" w14:paraId="6E6BA739" w14:textId="77777777" w:rsidTr="005C0FBD">
        <w:tc>
          <w:tcPr>
            <w:tcW w:w="889" w:type="dxa"/>
            <w:shd w:val="clear" w:color="auto" w:fill="auto"/>
          </w:tcPr>
          <w:p w14:paraId="2489A699" w14:textId="302305E6" w:rsidR="00D73324" w:rsidRPr="007D7687" w:rsidRDefault="00D73324" w:rsidP="00D73324">
            <w:pPr>
              <w:pStyle w:val="TAh0"/>
              <w:rPr>
                <w:sz w:val="16"/>
                <w:szCs w:val="16"/>
                <w:lang w:val="en-US"/>
              </w:rPr>
            </w:pPr>
            <w:r w:rsidRPr="008E297A">
              <w:rPr>
                <w:sz w:val="16"/>
                <w:szCs w:val="16"/>
                <w:lang w:val="en-US"/>
              </w:rPr>
              <w:t>34.229-1</w:t>
            </w:r>
          </w:p>
        </w:tc>
        <w:tc>
          <w:tcPr>
            <w:tcW w:w="1360" w:type="dxa"/>
            <w:shd w:val="clear" w:color="auto" w:fill="auto"/>
          </w:tcPr>
          <w:p w14:paraId="4FC90922" w14:textId="40BB8E46" w:rsidR="00D73324" w:rsidRPr="00D3538F" w:rsidRDefault="00D73324" w:rsidP="00D73324">
            <w:pPr>
              <w:pStyle w:val="TAh0"/>
              <w:rPr>
                <w:b/>
                <w:bCs/>
                <w:sz w:val="16"/>
                <w:szCs w:val="16"/>
              </w:rPr>
            </w:pPr>
            <w:r w:rsidRPr="00D3538F">
              <w:rPr>
                <w:b/>
                <w:bCs/>
              </w:rPr>
              <w:t>21.5</w:t>
            </w:r>
          </w:p>
        </w:tc>
        <w:tc>
          <w:tcPr>
            <w:tcW w:w="4129" w:type="dxa"/>
            <w:shd w:val="clear" w:color="auto" w:fill="auto"/>
          </w:tcPr>
          <w:p w14:paraId="6E70371D" w14:textId="43F37250" w:rsidR="00D73324" w:rsidRPr="007D7687" w:rsidRDefault="00D73324" w:rsidP="00D73324">
            <w:pPr>
              <w:pStyle w:val="TAh0"/>
              <w:rPr>
                <w:sz w:val="16"/>
                <w:szCs w:val="16"/>
              </w:rPr>
            </w:pPr>
            <w:r w:rsidRPr="00F525E1">
              <w:t>eCall over IMS / Automatic initiation / MSD transfer and 200 OK with ACK / SIP INFO request for MSD Update / Success</w:t>
            </w:r>
          </w:p>
        </w:tc>
        <w:tc>
          <w:tcPr>
            <w:tcW w:w="1361" w:type="dxa"/>
            <w:shd w:val="clear" w:color="auto" w:fill="auto"/>
          </w:tcPr>
          <w:p w14:paraId="61FF449A" w14:textId="77777777" w:rsidR="00D73324" w:rsidRPr="007D7687" w:rsidRDefault="00D73324" w:rsidP="00D73324">
            <w:pPr>
              <w:pStyle w:val="TAh0"/>
              <w:rPr>
                <w:b/>
                <w:bCs/>
                <w:color w:val="FF0000"/>
                <w:sz w:val="16"/>
                <w:szCs w:val="16"/>
              </w:rPr>
            </w:pPr>
          </w:p>
        </w:tc>
        <w:tc>
          <w:tcPr>
            <w:tcW w:w="4129" w:type="dxa"/>
            <w:shd w:val="clear" w:color="auto" w:fill="auto"/>
          </w:tcPr>
          <w:p w14:paraId="18F7A589" w14:textId="2C9468BB" w:rsidR="00D73324" w:rsidRPr="00D3538F" w:rsidRDefault="00D73324" w:rsidP="00D73324">
            <w:pPr>
              <w:pStyle w:val="TAh0"/>
              <w:rPr>
                <w:rFonts w:cs="Arial"/>
                <w:color w:val="FF0000"/>
                <w:sz w:val="16"/>
                <w:szCs w:val="16"/>
              </w:rPr>
            </w:pPr>
            <w:r w:rsidRPr="00D3538F">
              <w:rPr>
                <w:color w:val="FF0000"/>
              </w:rPr>
              <w:t>eCall capable / Automatic initiation / MSD transfer and 200 OK with ACK / SIP INFO request for MSD Update / Success</w:t>
            </w:r>
          </w:p>
        </w:tc>
        <w:tc>
          <w:tcPr>
            <w:tcW w:w="2562" w:type="dxa"/>
            <w:shd w:val="clear" w:color="auto" w:fill="auto"/>
          </w:tcPr>
          <w:p w14:paraId="6F962739" w14:textId="1EBAB940" w:rsidR="00D73324" w:rsidRPr="007D7687" w:rsidRDefault="00D73324" w:rsidP="00D73324">
            <w:pPr>
              <w:pStyle w:val="TAh0"/>
              <w:rPr>
                <w:rFonts w:cs="Arial"/>
                <w:sz w:val="16"/>
                <w:szCs w:val="16"/>
              </w:rPr>
            </w:pPr>
            <w:r w:rsidRPr="0070561D">
              <w:rPr>
                <w:rFonts w:cs="Arial"/>
                <w:sz w:val="16"/>
                <w:szCs w:val="16"/>
              </w:rPr>
              <w:t>Test case title updated</w:t>
            </w:r>
          </w:p>
        </w:tc>
      </w:tr>
      <w:tr w:rsidR="00D73324" w:rsidRPr="007D7687" w14:paraId="63FC3EAB" w14:textId="77777777" w:rsidTr="005C0FBD">
        <w:tc>
          <w:tcPr>
            <w:tcW w:w="889" w:type="dxa"/>
            <w:shd w:val="clear" w:color="auto" w:fill="auto"/>
          </w:tcPr>
          <w:p w14:paraId="5145CEE3" w14:textId="63C45F24" w:rsidR="00D73324" w:rsidRPr="007D7687" w:rsidRDefault="00D73324" w:rsidP="00D73324">
            <w:pPr>
              <w:pStyle w:val="TAh0"/>
              <w:rPr>
                <w:sz w:val="16"/>
                <w:szCs w:val="16"/>
                <w:lang w:val="en-US"/>
              </w:rPr>
            </w:pPr>
            <w:r w:rsidRPr="008E297A">
              <w:rPr>
                <w:sz w:val="16"/>
                <w:szCs w:val="16"/>
                <w:lang w:val="en-US"/>
              </w:rPr>
              <w:t>34.229-1</w:t>
            </w:r>
          </w:p>
        </w:tc>
        <w:tc>
          <w:tcPr>
            <w:tcW w:w="1360" w:type="dxa"/>
            <w:shd w:val="clear" w:color="auto" w:fill="auto"/>
          </w:tcPr>
          <w:p w14:paraId="7E1EC1CA" w14:textId="252CF1E8" w:rsidR="00D73324" w:rsidRPr="00D3538F" w:rsidRDefault="00D73324" w:rsidP="00D73324">
            <w:pPr>
              <w:pStyle w:val="TAh0"/>
              <w:rPr>
                <w:b/>
                <w:bCs/>
                <w:sz w:val="16"/>
                <w:szCs w:val="16"/>
              </w:rPr>
            </w:pPr>
            <w:r w:rsidRPr="00D3538F">
              <w:rPr>
                <w:b/>
                <w:bCs/>
              </w:rPr>
              <w:t>21.6</w:t>
            </w:r>
          </w:p>
        </w:tc>
        <w:tc>
          <w:tcPr>
            <w:tcW w:w="4129" w:type="dxa"/>
            <w:shd w:val="clear" w:color="auto" w:fill="auto"/>
          </w:tcPr>
          <w:p w14:paraId="7CFD4EBA" w14:textId="6D753429" w:rsidR="00D73324" w:rsidRPr="007D7687" w:rsidRDefault="00D73324" w:rsidP="00D73324">
            <w:pPr>
              <w:pStyle w:val="TAh0"/>
              <w:rPr>
                <w:sz w:val="16"/>
                <w:szCs w:val="16"/>
              </w:rPr>
            </w:pPr>
            <w:r w:rsidRPr="00F525E1">
              <w:t>eCall over IMS / Automatic initiation / MSD transfer and 200 OK with ACK / SIP INFO request for unsupported MSD / UE indicates unsuccessful in SIP INFO</w:t>
            </w:r>
          </w:p>
        </w:tc>
        <w:tc>
          <w:tcPr>
            <w:tcW w:w="1361" w:type="dxa"/>
            <w:shd w:val="clear" w:color="auto" w:fill="auto"/>
          </w:tcPr>
          <w:p w14:paraId="1CC22896" w14:textId="77777777" w:rsidR="00D73324" w:rsidRPr="007D7687" w:rsidRDefault="00D73324" w:rsidP="00D73324">
            <w:pPr>
              <w:pStyle w:val="TAh0"/>
              <w:rPr>
                <w:b/>
                <w:bCs/>
                <w:color w:val="FF0000"/>
                <w:sz w:val="16"/>
                <w:szCs w:val="16"/>
              </w:rPr>
            </w:pPr>
          </w:p>
        </w:tc>
        <w:tc>
          <w:tcPr>
            <w:tcW w:w="4129" w:type="dxa"/>
            <w:shd w:val="clear" w:color="auto" w:fill="auto"/>
          </w:tcPr>
          <w:p w14:paraId="5F9BD570" w14:textId="5482A766" w:rsidR="00D73324" w:rsidRPr="00D3538F" w:rsidRDefault="00D73324" w:rsidP="00D73324">
            <w:pPr>
              <w:pStyle w:val="TAh0"/>
              <w:rPr>
                <w:rFonts w:cs="Arial"/>
                <w:color w:val="FF0000"/>
                <w:sz w:val="16"/>
                <w:szCs w:val="16"/>
              </w:rPr>
            </w:pPr>
            <w:r w:rsidRPr="00D3538F">
              <w:rPr>
                <w:color w:val="FF0000"/>
              </w:rPr>
              <w:t>eCall capable / Automatic initiation / MSD transfer and 200 OK with ACK / SIP INFO request for unsupported MSD / UE indicates unsuccessful in SIP INFO</w:t>
            </w:r>
          </w:p>
        </w:tc>
        <w:tc>
          <w:tcPr>
            <w:tcW w:w="2562" w:type="dxa"/>
            <w:shd w:val="clear" w:color="auto" w:fill="auto"/>
          </w:tcPr>
          <w:p w14:paraId="78580672" w14:textId="7C619022" w:rsidR="00D73324" w:rsidRPr="007D7687" w:rsidRDefault="00D73324" w:rsidP="00D73324">
            <w:pPr>
              <w:pStyle w:val="TAh0"/>
              <w:rPr>
                <w:rFonts w:cs="Arial"/>
                <w:sz w:val="16"/>
                <w:szCs w:val="16"/>
              </w:rPr>
            </w:pPr>
            <w:r w:rsidRPr="0070561D">
              <w:rPr>
                <w:rFonts w:cs="Arial"/>
                <w:sz w:val="16"/>
                <w:szCs w:val="16"/>
              </w:rPr>
              <w:t>Test case title updated</w:t>
            </w:r>
          </w:p>
        </w:tc>
      </w:tr>
      <w:tr w:rsidR="00F02590" w:rsidRPr="007D7687" w14:paraId="6046C48A" w14:textId="77777777" w:rsidTr="005C0FBD">
        <w:tc>
          <w:tcPr>
            <w:tcW w:w="889" w:type="dxa"/>
            <w:shd w:val="clear" w:color="auto" w:fill="auto"/>
          </w:tcPr>
          <w:p w14:paraId="268EAFF9" w14:textId="4385A861" w:rsidR="00F02590" w:rsidRPr="008E297A" w:rsidRDefault="00F02590" w:rsidP="00F02590">
            <w:pPr>
              <w:pStyle w:val="TAh0"/>
              <w:rPr>
                <w:sz w:val="16"/>
                <w:szCs w:val="16"/>
                <w:lang w:val="en-US"/>
              </w:rPr>
            </w:pPr>
            <w:r w:rsidRPr="008E297A">
              <w:rPr>
                <w:sz w:val="16"/>
                <w:szCs w:val="16"/>
                <w:lang w:val="en-US"/>
              </w:rPr>
              <w:t>34.229-1</w:t>
            </w:r>
          </w:p>
        </w:tc>
        <w:tc>
          <w:tcPr>
            <w:tcW w:w="1360" w:type="dxa"/>
            <w:shd w:val="clear" w:color="auto" w:fill="auto"/>
          </w:tcPr>
          <w:p w14:paraId="4B01B85A" w14:textId="1DD1BF17" w:rsidR="00F02590" w:rsidRPr="00304BF4" w:rsidRDefault="00F02590" w:rsidP="00F02590">
            <w:pPr>
              <w:pStyle w:val="TAh0"/>
              <w:rPr>
                <w:b/>
                <w:bCs/>
              </w:rPr>
            </w:pPr>
            <w:r w:rsidRPr="00304BF4">
              <w:rPr>
                <w:b/>
                <w:bCs/>
              </w:rPr>
              <w:t>21.22</w:t>
            </w:r>
          </w:p>
        </w:tc>
        <w:tc>
          <w:tcPr>
            <w:tcW w:w="4129" w:type="dxa"/>
            <w:shd w:val="clear" w:color="auto" w:fill="auto"/>
          </w:tcPr>
          <w:p w14:paraId="1C0A26D2" w14:textId="0911B84C" w:rsidR="00F02590" w:rsidRPr="00F525E1" w:rsidRDefault="00F02590" w:rsidP="00F02590">
            <w:pPr>
              <w:pStyle w:val="TAh0"/>
            </w:pPr>
            <w:r w:rsidRPr="003D038B">
              <w:t>eCall Capable / Manual initiation / Normal registration / Emergency registration / 200 OK with NACK</w:t>
            </w:r>
          </w:p>
        </w:tc>
        <w:tc>
          <w:tcPr>
            <w:tcW w:w="1361" w:type="dxa"/>
            <w:shd w:val="clear" w:color="auto" w:fill="auto"/>
          </w:tcPr>
          <w:p w14:paraId="4C7FFCC3" w14:textId="77777777" w:rsidR="00F02590" w:rsidRPr="007D7687" w:rsidRDefault="00F02590" w:rsidP="00F02590">
            <w:pPr>
              <w:pStyle w:val="TAh0"/>
              <w:rPr>
                <w:b/>
                <w:bCs/>
                <w:color w:val="FF0000"/>
                <w:sz w:val="16"/>
                <w:szCs w:val="16"/>
              </w:rPr>
            </w:pPr>
          </w:p>
        </w:tc>
        <w:tc>
          <w:tcPr>
            <w:tcW w:w="4129" w:type="dxa"/>
            <w:shd w:val="clear" w:color="auto" w:fill="auto"/>
          </w:tcPr>
          <w:p w14:paraId="6510A0B3" w14:textId="1E6A350F" w:rsidR="00F02590" w:rsidRPr="00FB3C55" w:rsidRDefault="00F02590" w:rsidP="00F02590">
            <w:pPr>
              <w:pStyle w:val="TAh0"/>
              <w:rPr>
                <w:color w:val="FF0000"/>
              </w:rPr>
            </w:pPr>
            <w:r w:rsidRPr="00FB3C55">
              <w:rPr>
                <w:color w:val="FF0000"/>
              </w:rPr>
              <w:t>eCall capable / Manual initiation / Emergency registration / 200 OK with NACK</w:t>
            </w:r>
          </w:p>
        </w:tc>
        <w:tc>
          <w:tcPr>
            <w:tcW w:w="2562" w:type="dxa"/>
            <w:shd w:val="clear" w:color="auto" w:fill="auto"/>
          </w:tcPr>
          <w:p w14:paraId="49F1E764" w14:textId="2B53A288" w:rsidR="00F02590" w:rsidRPr="0070561D" w:rsidRDefault="00F02590" w:rsidP="00F02590">
            <w:pPr>
              <w:pStyle w:val="TAh0"/>
              <w:rPr>
                <w:rFonts w:cs="Arial"/>
                <w:sz w:val="16"/>
                <w:szCs w:val="16"/>
              </w:rPr>
            </w:pPr>
            <w:r w:rsidRPr="0070561D">
              <w:rPr>
                <w:rFonts w:cs="Arial"/>
                <w:sz w:val="16"/>
                <w:szCs w:val="16"/>
              </w:rPr>
              <w:t>Test case title updated</w:t>
            </w:r>
          </w:p>
        </w:tc>
      </w:tr>
      <w:tr w:rsidR="00F02590" w:rsidRPr="007D7687" w14:paraId="43D2298B" w14:textId="77777777" w:rsidTr="005C0FBD">
        <w:tc>
          <w:tcPr>
            <w:tcW w:w="889" w:type="dxa"/>
            <w:shd w:val="clear" w:color="auto" w:fill="auto"/>
          </w:tcPr>
          <w:p w14:paraId="01132B33" w14:textId="7999599E" w:rsidR="00F02590" w:rsidRPr="008E297A" w:rsidRDefault="00F02590" w:rsidP="00F02590">
            <w:pPr>
              <w:pStyle w:val="TAh0"/>
              <w:rPr>
                <w:sz w:val="16"/>
                <w:szCs w:val="16"/>
                <w:lang w:val="en-US"/>
              </w:rPr>
            </w:pPr>
            <w:r w:rsidRPr="008E297A">
              <w:rPr>
                <w:sz w:val="16"/>
                <w:szCs w:val="16"/>
                <w:lang w:val="en-US"/>
              </w:rPr>
              <w:t>34.229-1</w:t>
            </w:r>
          </w:p>
        </w:tc>
        <w:tc>
          <w:tcPr>
            <w:tcW w:w="1360" w:type="dxa"/>
            <w:shd w:val="clear" w:color="auto" w:fill="auto"/>
          </w:tcPr>
          <w:p w14:paraId="576CE8EA" w14:textId="129C85FD" w:rsidR="00F02590" w:rsidRPr="00304BF4" w:rsidRDefault="00F02590" w:rsidP="00F02590">
            <w:pPr>
              <w:pStyle w:val="TAh0"/>
              <w:rPr>
                <w:b/>
                <w:bCs/>
              </w:rPr>
            </w:pPr>
            <w:r w:rsidRPr="00304BF4">
              <w:rPr>
                <w:b/>
                <w:bCs/>
              </w:rPr>
              <w:t>21.23</w:t>
            </w:r>
          </w:p>
        </w:tc>
        <w:tc>
          <w:tcPr>
            <w:tcW w:w="4129" w:type="dxa"/>
            <w:shd w:val="clear" w:color="auto" w:fill="auto"/>
          </w:tcPr>
          <w:p w14:paraId="08304B5A" w14:textId="07D7F4EF" w:rsidR="00F02590" w:rsidRPr="00F525E1" w:rsidRDefault="00F02590" w:rsidP="00F02590">
            <w:pPr>
              <w:pStyle w:val="TAh0"/>
            </w:pPr>
            <w:r w:rsidRPr="003D038B">
              <w:t>eCall Capable / Automatic initiation / Normal registration / Emergency registration / 200 OK with NACK</w:t>
            </w:r>
          </w:p>
        </w:tc>
        <w:tc>
          <w:tcPr>
            <w:tcW w:w="1361" w:type="dxa"/>
            <w:shd w:val="clear" w:color="auto" w:fill="auto"/>
          </w:tcPr>
          <w:p w14:paraId="3FC781AE" w14:textId="77777777" w:rsidR="00F02590" w:rsidRPr="007D7687" w:rsidRDefault="00F02590" w:rsidP="00F02590">
            <w:pPr>
              <w:pStyle w:val="TAh0"/>
              <w:rPr>
                <w:b/>
                <w:bCs/>
                <w:color w:val="FF0000"/>
                <w:sz w:val="16"/>
                <w:szCs w:val="16"/>
              </w:rPr>
            </w:pPr>
          </w:p>
        </w:tc>
        <w:tc>
          <w:tcPr>
            <w:tcW w:w="4129" w:type="dxa"/>
            <w:shd w:val="clear" w:color="auto" w:fill="auto"/>
          </w:tcPr>
          <w:p w14:paraId="63C6BCB6" w14:textId="6B823605" w:rsidR="00F02590" w:rsidRPr="00FB3C55" w:rsidRDefault="00F02590" w:rsidP="00F02590">
            <w:pPr>
              <w:pStyle w:val="TAh0"/>
              <w:rPr>
                <w:color w:val="FF0000"/>
              </w:rPr>
            </w:pPr>
            <w:r w:rsidRPr="00FB3C55">
              <w:rPr>
                <w:color w:val="FF0000"/>
              </w:rPr>
              <w:t>eCall capable / Automatic initiation / Emergency registration / 200 OK with NACK</w:t>
            </w:r>
          </w:p>
        </w:tc>
        <w:tc>
          <w:tcPr>
            <w:tcW w:w="2562" w:type="dxa"/>
            <w:shd w:val="clear" w:color="auto" w:fill="auto"/>
          </w:tcPr>
          <w:p w14:paraId="5A427D6A" w14:textId="428EFF24" w:rsidR="00F02590" w:rsidRPr="0070561D" w:rsidRDefault="00F02590" w:rsidP="00F02590">
            <w:pPr>
              <w:pStyle w:val="TAh0"/>
              <w:rPr>
                <w:rFonts w:cs="Arial"/>
                <w:sz w:val="16"/>
                <w:szCs w:val="16"/>
              </w:rPr>
            </w:pPr>
            <w:r w:rsidRPr="0070561D">
              <w:rPr>
                <w:rFonts w:cs="Arial"/>
                <w:sz w:val="16"/>
                <w:szCs w:val="16"/>
              </w:rPr>
              <w:t>Test case title updated</w:t>
            </w:r>
          </w:p>
        </w:tc>
      </w:tr>
      <w:tr w:rsidR="00F02590" w:rsidRPr="007D7687" w14:paraId="2B6A603E" w14:textId="77777777" w:rsidTr="005C0FBD">
        <w:tc>
          <w:tcPr>
            <w:tcW w:w="889" w:type="dxa"/>
            <w:shd w:val="clear" w:color="auto" w:fill="auto"/>
          </w:tcPr>
          <w:p w14:paraId="7C6C1E96" w14:textId="0B0FEE13" w:rsidR="00F02590" w:rsidRPr="008E297A" w:rsidRDefault="00F02590" w:rsidP="00F02590">
            <w:pPr>
              <w:pStyle w:val="TAh0"/>
              <w:rPr>
                <w:sz w:val="16"/>
                <w:szCs w:val="16"/>
                <w:lang w:val="en-US"/>
              </w:rPr>
            </w:pPr>
            <w:r w:rsidRPr="008E297A">
              <w:rPr>
                <w:sz w:val="16"/>
                <w:szCs w:val="16"/>
                <w:lang w:val="en-US"/>
              </w:rPr>
              <w:t>34.229-1</w:t>
            </w:r>
          </w:p>
        </w:tc>
        <w:tc>
          <w:tcPr>
            <w:tcW w:w="1360" w:type="dxa"/>
            <w:shd w:val="clear" w:color="auto" w:fill="auto"/>
          </w:tcPr>
          <w:p w14:paraId="5ADE663D" w14:textId="19CCE9F8" w:rsidR="00F02590" w:rsidRPr="00304BF4" w:rsidRDefault="00F02590" w:rsidP="00F02590">
            <w:pPr>
              <w:pStyle w:val="TAh0"/>
              <w:rPr>
                <w:b/>
                <w:bCs/>
              </w:rPr>
            </w:pPr>
            <w:r w:rsidRPr="00304BF4">
              <w:rPr>
                <w:b/>
                <w:bCs/>
              </w:rPr>
              <w:t>21.24</w:t>
            </w:r>
          </w:p>
        </w:tc>
        <w:tc>
          <w:tcPr>
            <w:tcW w:w="4129" w:type="dxa"/>
            <w:shd w:val="clear" w:color="auto" w:fill="auto"/>
          </w:tcPr>
          <w:p w14:paraId="210514D8" w14:textId="02DC2695" w:rsidR="00F02590" w:rsidRPr="00F525E1" w:rsidRDefault="00F02590" w:rsidP="00F02590">
            <w:pPr>
              <w:pStyle w:val="TAh0"/>
            </w:pPr>
            <w:r w:rsidRPr="003D038B">
              <w:t>eCall Capable / eCall to URI for test service / Normal registration / 200 OK with NACK</w:t>
            </w:r>
          </w:p>
        </w:tc>
        <w:tc>
          <w:tcPr>
            <w:tcW w:w="1361" w:type="dxa"/>
            <w:shd w:val="clear" w:color="auto" w:fill="auto"/>
          </w:tcPr>
          <w:p w14:paraId="5AFD5E69" w14:textId="77777777" w:rsidR="00F02590" w:rsidRPr="007D7687" w:rsidRDefault="00F02590" w:rsidP="00F02590">
            <w:pPr>
              <w:pStyle w:val="TAh0"/>
              <w:rPr>
                <w:b/>
                <w:bCs/>
                <w:color w:val="FF0000"/>
                <w:sz w:val="16"/>
                <w:szCs w:val="16"/>
              </w:rPr>
            </w:pPr>
          </w:p>
        </w:tc>
        <w:tc>
          <w:tcPr>
            <w:tcW w:w="4129" w:type="dxa"/>
            <w:shd w:val="clear" w:color="auto" w:fill="auto"/>
          </w:tcPr>
          <w:p w14:paraId="451BC7F9" w14:textId="7D5F5925" w:rsidR="00F02590" w:rsidRPr="00FB3C55" w:rsidRDefault="00F02590" w:rsidP="00F02590">
            <w:pPr>
              <w:pStyle w:val="TAh0"/>
              <w:rPr>
                <w:color w:val="FF0000"/>
              </w:rPr>
            </w:pPr>
            <w:r w:rsidRPr="00FB3C55">
              <w:rPr>
                <w:color w:val="FF0000"/>
              </w:rPr>
              <w:t>eCall capable / eCall to URI for test service / 200 OK with NACK</w:t>
            </w:r>
          </w:p>
        </w:tc>
        <w:tc>
          <w:tcPr>
            <w:tcW w:w="2562" w:type="dxa"/>
            <w:shd w:val="clear" w:color="auto" w:fill="auto"/>
          </w:tcPr>
          <w:p w14:paraId="55D36F87" w14:textId="02DEE9B7" w:rsidR="00F02590" w:rsidRPr="0070561D" w:rsidRDefault="00F02590" w:rsidP="00F02590">
            <w:pPr>
              <w:pStyle w:val="TAh0"/>
              <w:rPr>
                <w:rFonts w:cs="Arial"/>
                <w:sz w:val="16"/>
                <w:szCs w:val="16"/>
              </w:rPr>
            </w:pPr>
            <w:r w:rsidRPr="0070561D">
              <w:rPr>
                <w:rFonts w:cs="Arial"/>
                <w:sz w:val="16"/>
                <w:szCs w:val="16"/>
              </w:rPr>
              <w:t>Test case title updated</w:t>
            </w:r>
          </w:p>
        </w:tc>
      </w:tr>
      <w:tr w:rsidR="00304BF4" w:rsidRPr="00FF6D2A" w14:paraId="2FF9D87A" w14:textId="77777777" w:rsidTr="005C0FBD">
        <w:tc>
          <w:tcPr>
            <w:tcW w:w="14430" w:type="dxa"/>
            <w:gridSpan w:val="6"/>
            <w:shd w:val="clear" w:color="auto" w:fill="DEEAF6"/>
          </w:tcPr>
          <w:p w14:paraId="19536942" w14:textId="4DF938DF" w:rsidR="00304BF4" w:rsidRPr="0070561D" w:rsidRDefault="00304BF4" w:rsidP="00304BF4">
            <w:pPr>
              <w:pStyle w:val="TAh0"/>
              <w:rPr>
                <w:rFonts w:cs="Arial"/>
                <w:b/>
                <w:sz w:val="16"/>
                <w:szCs w:val="16"/>
              </w:rPr>
            </w:pPr>
            <w:r w:rsidRPr="0070561D">
              <w:rPr>
                <w:rFonts w:cs="Arial"/>
                <w:b/>
                <w:sz w:val="16"/>
                <w:szCs w:val="16"/>
              </w:rPr>
              <w:t>34.229-5 / 34.229-2 - IMS test cases - 5GS</w:t>
            </w:r>
          </w:p>
        </w:tc>
      </w:tr>
      <w:tr w:rsidR="006163F1" w:rsidRPr="0070561D" w14:paraId="454A8F80" w14:textId="77777777" w:rsidTr="005C0FBD">
        <w:tc>
          <w:tcPr>
            <w:tcW w:w="889" w:type="dxa"/>
            <w:shd w:val="clear" w:color="auto" w:fill="auto"/>
          </w:tcPr>
          <w:p w14:paraId="098F723B" w14:textId="2775B216" w:rsidR="006163F1" w:rsidRPr="008E297A" w:rsidRDefault="006163F1" w:rsidP="006163F1">
            <w:pPr>
              <w:pStyle w:val="TAh0"/>
              <w:rPr>
                <w:sz w:val="16"/>
                <w:szCs w:val="16"/>
                <w:lang w:val="en-US"/>
              </w:rPr>
            </w:pPr>
            <w:r w:rsidRPr="008E297A">
              <w:rPr>
                <w:sz w:val="16"/>
                <w:szCs w:val="16"/>
                <w:lang w:val="en-US"/>
              </w:rPr>
              <w:t>34.229-</w:t>
            </w:r>
            <w:r>
              <w:rPr>
                <w:sz w:val="16"/>
                <w:szCs w:val="16"/>
                <w:lang w:val="en-US"/>
              </w:rPr>
              <w:t>5</w:t>
            </w:r>
          </w:p>
        </w:tc>
        <w:tc>
          <w:tcPr>
            <w:tcW w:w="1360" w:type="dxa"/>
            <w:shd w:val="clear" w:color="auto" w:fill="auto"/>
          </w:tcPr>
          <w:p w14:paraId="5F1DF848" w14:textId="2F6C22FD" w:rsidR="006163F1" w:rsidRPr="00421E7B" w:rsidRDefault="006163F1" w:rsidP="006163F1">
            <w:pPr>
              <w:pStyle w:val="TAh0"/>
              <w:rPr>
                <w:b/>
                <w:bCs/>
              </w:rPr>
            </w:pPr>
            <w:r w:rsidRPr="00421E7B">
              <w:rPr>
                <w:b/>
                <w:bCs/>
              </w:rPr>
              <w:t>11.1</w:t>
            </w:r>
          </w:p>
        </w:tc>
        <w:tc>
          <w:tcPr>
            <w:tcW w:w="4129" w:type="dxa"/>
            <w:shd w:val="clear" w:color="auto" w:fill="auto"/>
          </w:tcPr>
          <w:p w14:paraId="1BCABA80" w14:textId="1F342F03" w:rsidR="006163F1" w:rsidRPr="00F525E1" w:rsidRDefault="006163F1" w:rsidP="006163F1">
            <w:pPr>
              <w:pStyle w:val="TAh0"/>
            </w:pPr>
            <w:r w:rsidRPr="0036091E">
              <w:t>eCall over IMS / Manual initiation / Normal registration / Emergency registration / Success / 200 OK with ACK / 5GS</w:t>
            </w:r>
          </w:p>
        </w:tc>
        <w:tc>
          <w:tcPr>
            <w:tcW w:w="1361" w:type="dxa"/>
            <w:shd w:val="clear" w:color="auto" w:fill="auto"/>
          </w:tcPr>
          <w:p w14:paraId="4B6179E5" w14:textId="77777777" w:rsidR="006163F1" w:rsidRPr="007D7687" w:rsidRDefault="006163F1" w:rsidP="006163F1">
            <w:pPr>
              <w:pStyle w:val="TAh0"/>
              <w:rPr>
                <w:b/>
                <w:bCs/>
                <w:color w:val="FF0000"/>
                <w:sz w:val="16"/>
                <w:szCs w:val="16"/>
              </w:rPr>
            </w:pPr>
          </w:p>
        </w:tc>
        <w:tc>
          <w:tcPr>
            <w:tcW w:w="4129" w:type="dxa"/>
            <w:shd w:val="clear" w:color="auto" w:fill="auto"/>
          </w:tcPr>
          <w:p w14:paraId="758E2546" w14:textId="0DB18E4B" w:rsidR="006163F1" w:rsidRPr="00D07607" w:rsidRDefault="006163F1" w:rsidP="006163F1">
            <w:pPr>
              <w:pStyle w:val="TAh0"/>
              <w:rPr>
                <w:color w:val="FF0000"/>
              </w:rPr>
            </w:pPr>
            <w:r w:rsidRPr="00D07607">
              <w:rPr>
                <w:color w:val="FF0000"/>
              </w:rPr>
              <w:t>eCall capable / Manual initiation / Emergency registration / Success / 200 OK with ACK / 5GS</w:t>
            </w:r>
          </w:p>
        </w:tc>
        <w:tc>
          <w:tcPr>
            <w:tcW w:w="2562" w:type="dxa"/>
            <w:shd w:val="clear" w:color="auto" w:fill="auto"/>
          </w:tcPr>
          <w:p w14:paraId="6938DB86" w14:textId="77777777" w:rsidR="006163F1" w:rsidRPr="0070561D" w:rsidRDefault="006163F1" w:rsidP="006163F1">
            <w:pPr>
              <w:pStyle w:val="TAh0"/>
              <w:rPr>
                <w:rFonts w:cs="Arial"/>
                <w:sz w:val="16"/>
                <w:szCs w:val="16"/>
              </w:rPr>
            </w:pPr>
            <w:r w:rsidRPr="0070561D">
              <w:rPr>
                <w:rFonts w:cs="Arial"/>
                <w:sz w:val="16"/>
                <w:szCs w:val="16"/>
              </w:rPr>
              <w:t>Test case title updated</w:t>
            </w:r>
          </w:p>
        </w:tc>
      </w:tr>
      <w:tr w:rsidR="006163F1" w:rsidRPr="0070561D" w14:paraId="63883185" w14:textId="77777777" w:rsidTr="005C0FBD">
        <w:tc>
          <w:tcPr>
            <w:tcW w:w="889" w:type="dxa"/>
            <w:shd w:val="clear" w:color="auto" w:fill="auto"/>
          </w:tcPr>
          <w:p w14:paraId="4535DD1A" w14:textId="2295E57D" w:rsidR="006163F1" w:rsidRPr="008E297A" w:rsidRDefault="006163F1" w:rsidP="006163F1">
            <w:pPr>
              <w:pStyle w:val="TAh0"/>
              <w:rPr>
                <w:sz w:val="16"/>
                <w:szCs w:val="16"/>
                <w:lang w:val="en-US"/>
              </w:rPr>
            </w:pPr>
            <w:r w:rsidRPr="00D57E9A">
              <w:rPr>
                <w:sz w:val="16"/>
                <w:szCs w:val="16"/>
                <w:lang w:val="en-US"/>
              </w:rPr>
              <w:t>34.229-5</w:t>
            </w:r>
          </w:p>
        </w:tc>
        <w:tc>
          <w:tcPr>
            <w:tcW w:w="1360" w:type="dxa"/>
            <w:shd w:val="clear" w:color="auto" w:fill="auto"/>
          </w:tcPr>
          <w:p w14:paraId="3E701912" w14:textId="62872371" w:rsidR="006163F1" w:rsidRPr="00421E7B" w:rsidRDefault="006163F1" w:rsidP="006163F1">
            <w:pPr>
              <w:pStyle w:val="TAh0"/>
              <w:rPr>
                <w:b/>
                <w:bCs/>
              </w:rPr>
            </w:pPr>
            <w:r w:rsidRPr="00421E7B">
              <w:rPr>
                <w:b/>
                <w:bCs/>
              </w:rPr>
              <w:t>11.2</w:t>
            </w:r>
          </w:p>
        </w:tc>
        <w:tc>
          <w:tcPr>
            <w:tcW w:w="4129" w:type="dxa"/>
            <w:shd w:val="clear" w:color="auto" w:fill="auto"/>
          </w:tcPr>
          <w:p w14:paraId="6D7E8D38" w14:textId="2FFC4B40" w:rsidR="006163F1" w:rsidRPr="003D038B" w:rsidRDefault="006163F1" w:rsidP="006163F1">
            <w:pPr>
              <w:pStyle w:val="TAh0"/>
            </w:pPr>
            <w:r w:rsidRPr="0036091E">
              <w:t>eCall over IMS / Automatic initiation / Normal registration / Emergency registration / Success / 200 OK with ACK / 5GS</w:t>
            </w:r>
          </w:p>
        </w:tc>
        <w:tc>
          <w:tcPr>
            <w:tcW w:w="1361" w:type="dxa"/>
            <w:shd w:val="clear" w:color="auto" w:fill="auto"/>
          </w:tcPr>
          <w:p w14:paraId="2AFC9AB3" w14:textId="77777777" w:rsidR="006163F1" w:rsidRPr="007D7687" w:rsidRDefault="006163F1" w:rsidP="006163F1">
            <w:pPr>
              <w:pStyle w:val="TAh0"/>
              <w:rPr>
                <w:b/>
                <w:bCs/>
                <w:color w:val="FF0000"/>
                <w:sz w:val="16"/>
                <w:szCs w:val="16"/>
              </w:rPr>
            </w:pPr>
          </w:p>
        </w:tc>
        <w:tc>
          <w:tcPr>
            <w:tcW w:w="4129" w:type="dxa"/>
            <w:shd w:val="clear" w:color="auto" w:fill="auto"/>
          </w:tcPr>
          <w:p w14:paraId="37C79A85" w14:textId="6FAC8167" w:rsidR="006163F1" w:rsidRPr="00D07607" w:rsidRDefault="006163F1" w:rsidP="006163F1">
            <w:pPr>
              <w:pStyle w:val="TAh0"/>
              <w:rPr>
                <w:color w:val="FF0000"/>
              </w:rPr>
            </w:pPr>
            <w:r w:rsidRPr="00D07607">
              <w:rPr>
                <w:color w:val="FF0000"/>
              </w:rPr>
              <w:t>eCall capable / Automatic initiation / Emergency registration / Success / 200 OK with ACK / 5GS</w:t>
            </w:r>
          </w:p>
        </w:tc>
        <w:tc>
          <w:tcPr>
            <w:tcW w:w="2562" w:type="dxa"/>
            <w:shd w:val="clear" w:color="auto" w:fill="auto"/>
          </w:tcPr>
          <w:p w14:paraId="7F7FC3D1" w14:textId="12BF6246" w:rsidR="006163F1" w:rsidRPr="0070561D" w:rsidRDefault="006163F1" w:rsidP="006163F1">
            <w:pPr>
              <w:pStyle w:val="TAh0"/>
              <w:rPr>
                <w:rFonts w:cs="Arial"/>
                <w:sz w:val="16"/>
                <w:szCs w:val="16"/>
              </w:rPr>
            </w:pPr>
            <w:r w:rsidRPr="00F657C6">
              <w:rPr>
                <w:rFonts w:cs="Arial"/>
                <w:sz w:val="16"/>
                <w:szCs w:val="16"/>
              </w:rPr>
              <w:t>Test case title updated</w:t>
            </w:r>
          </w:p>
        </w:tc>
      </w:tr>
      <w:tr w:rsidR="006163F1" w:rsidRPr="0070561D" w14:paraId="585A51E0" w14:textId="77777777" w:rsidTr="005C0FBD">
        <w:tc>
          <w:tcPr>
            <w:tcW w:w="889" w:type="dxa"/>
            <w:shd w:val="clear" w:color="auto" w:fill="auto"/>
          </w:tcPr>
          <w:p w14:paraId="5E85B186" w14:textId="6B91AC9F" w:rsidR="006163F1" w:rsidRPr="008E297A" w:rsidRDefault="006163F1" w:rsidP="006163F1">
            <w:pPr>
              <w:pStyle w:val="TAh0"/>
              <w:rPr>
                <w:sz w:val="16"/>
                <w:szCs w:val="16"/>
                <w:lang w:val="en-US"/>
              </w:rPr>
            </w:pPr>
            <w:r w:rsidRPr="00D57E9A">
              <w:rPr>
                <w:sz w:val="16"/>
                <w:szCs w:val="16"/>
                <w:lang w:val="en-US"/>
              </w:rPr>
              <w:t>34.229-5</w:t>
            </w:r>
          </w:p>
        </w:tc>
        <w:tc>
          <w:tcPr>
            <w:tcW w:w="1360" w:type="dxa"/>
            <w:shd w:val="clear" w:color="auto" w:fill="auto"/>
          </w:tcPr>
          <w:p w14:paraId="49F84C9A" w14:textId="75679697" w:rsidR="006163F1" w:rsidRPr="00421E7B" w:rsidRDefault="006163F1" w:rsidP="006163F1">
            <w:pPr>
              <w:pStyle w:val="TAh0"/>
              <w:rPr>
                <w:b/>
                <w:bCs/>
              </w:rPr>
            </w:pPr>
            <w:r w:rsidRPr="00421E7B">
              <w:rPr>
                <w:b/>
                <w:bCs/>
              </w:rPr>
              <w:t>11.4</w:t>
            </w:r>
          </w:p>
        </w:tc>
        <w:tc>
          <w:tcPr>
            <w:tcW w:w="4129" w:type="dxa"/>
            <w:shd w:val="clear" w:color="auto" w:fill="auto"/>
          </w:tcPr>
          <w:p w14:paraId="559F9180" w14:textId="7CDFA2D3" w:rsidR="006163F1" w:rsidRPr="003D038B" w:rsidRDefault="006163F1" w:rsidP="006163F1">
            <w:pPr>
              <w:pStyle w:val="TAh0"/>
            </w:pPr>
            <w:r w:rsidRPr="0036091E">
              <w:t>eCall over IMS / Manual initiation / MSD transfer and 200 OK with ACK / SIP INFO for MSD Update / Success / 5GS</w:t>
            </w:r>
          </w:p>
        </w:tc>
        <w:tc>
          <w:tcPr>
            <w:tcW w:w="1361" w:type="dxa"/>
            <w:shd w:val="clear" w:color="auto" w:fill="auto"/>
          </w:tcPr>
          <w:p w14:paraId="659DC85E" w14:textId="77777777" w:rsidR="006163F1" w:rsidRPr="007D7687" w:rsidRDefault="006163F1" w:rsidP="006163F1">
            <w:pPr>
              <w:pStyle w:val="TAh0"/>
              <w:rPr>
                <w:b/>
                <w:bCs/>
                <w:color w:val="FF0000"/>
                <w:sz w:val="16"/>
                <w:szCs w:val="16"/>
              </w:rPr>
            </w:pPr>
          </w:p>
        </w:tc>
        <w:tc>
          <w:tcPr>
            <w:tcW w:w="4129" w:type="dxa"/>
            <w:shd w:val="clear" w:color="auto" w:fill="auto"/>
          </w:tcPr>
          <w:p w14:paraId="711CBB6D" w14:textId="47ED3910" w:rsidR="006163F1" w:rsidRPr="00D07607" w:rsidRDefault="006163F1" w:rsidP="006163F1">
            <w:pPr>
              <w:pStyle w:val="TAh0"/>
              <w:rPr>
                <w:color w:val="FF0000"/>
              </w:rPr>
            </w:pPr>
            <w:r w:rsidRPr="00D07607">
              <w:rPr>
                <w:color w:val="FF0000"/>
              </w:rPr>
              <w:t>eCall capable / Manual initiation / MSD transfer and 200 OK with ACK / SIP INFO for MSD Update / Success / 5GS</w:t>
            </w:r>
          </w:p>
        </w:tc>
        <w:tc>
          <w:tcPr>
            <w:tcW w:w="2562" w:type="dxa"/>
            <w:shd w:val="clear" w:color="auto" w:fill="auto"/>
          </w:tcPr>
          <w:p w14:paraId="764F3968" w14:textId="5329CA61" w:rsidR="006163F1" w:rsidRPr="0070561D" w:rsidRDefault="006163F1" w:rsidP="006163F1">
            <w:pPr>
              <w:pStyle w:val="TAh0"/>
              <w:rPr>
                <w:rFonts w:cs="Arial"/>
                <w:sz w:val="16"/>
                <w:szCs w:val="16"/>
              </w:rPr>
            </w:pPr>
            <w:r w:rsidRPr="00F657C6">
              <w:rPr>
                <w:rFonts w:cs="Arial"/>
                <w:sz w:val="16"/>
                <w:szCs w:val="16"/>
              </w:rPr>
              <w:t>Test case title updated</w:t>
            </w:r>
          </w:p>
        </w:tc>
      </w:tr>
      <w:tr w:rsidR="006163F1" w:rsidRPr="0070561D" w14:paraId="403B52B8" w14:textId="77777777" w:rsidTr="005C0FBD">
        <w:tc>
          <w:tcPr>
            <w:tcW w:w="889" w:type="dxa"/>
            <w:shd w:val="clear" w:color="auto" w:fill="auto"/>
          </w:tcPr>
          <w:p w14:paraId="3F7723FB" w14:textId="4E984327" w:rsidR="006163F1" w:rsidRPr="008E297A" w:rsidRDefault="006163F1" w:rsidP="006163F1">
            <w:pPr>
              <w:pStyle w:val="TAh0"/>
              <w:rPr>
                <w:sz w:val="16"/>
                <w:szCs w:val="16"/>
                <w:lang w:val="en-US"/>
              </w:rPr>
            </w:pPr>
            <w:r w:rsidRPr="00D57E9A">
              <w:rPr>
                <w:sz w:val="16"/>
                <w:szCs w:val="16"/>
                <w:lang w:val="en-US"/>
              </w:rPr>
              <w:t>34.229-5</w:t>
            </w:r>
          </w:p>
        </w:tc>
        <w:tc>
          <w:tcPr>
            <w:tcW w:w="1360" w:type="dxa"/>
            <w:shd w:val="clear" w:color="auto" w:fill="auto"/>
          </w:tcPr>
          <w:p w14:paraId="58AC2EB2" w14:textId="22091851" w:rsidR="006163F1" w:rsidRPr="00421E7B" w:rsidRDefault="006163F1" w:rsidP="006163F1">
            <w:pPr>
              <w:pStyle w:val="TAh0"/>
              <w:rPr>
                <w:b/>
                <w:bCs/>
              </w:rPr>
            </w:pPr>
            <w:r w:rsidRPr="00421E7B">
              <w:rPr>
                <w:b/>
                <w:bCs/>
              </w:rPr>
              <w:t>11.5</w:t>
            </w:r>
          </w:p>
        </w:tc>
        <w:tc>
          <w:tcPr>
            <w:tcW w:w="4129" w:type="dxa"/>
            <w:shd w:val="clear" w:color="auto" w:fill="auto"/>
          </w:tcPr>
          <w:p w14:paraId="60884CB0" w14:textId="2A766AEB" w:rsidR="006163F1" w:rsidRPr="003D038B" w:rsidRDefault="006163F1" w:rsidP="006163F1">
            <w:pPr>
              <w:pStyle w:val="TAh0"/>
            </w:pPr>
            <w:r w:rsidRPr="0036091E">
              <w:t>eCall over IMS / Automatic initiation / MSD transfer and 200 OK with ACK / SIP INFO request for MSD Update / Success / 5GS</w:t>
            </w:r>
          </w:p>
        </w:tc>
        <w:tc>
          <w:tcPr>
            <w:tcW w:w="1361" w:type="dxa"/>
            <w:shd w:val="clear" w:color="auto" w:fill="auto"/>
          </w:tcPr>
          <w:p w14:paraId="67F2D699" w14:textId="77777777" w:rsidR="006163F1" w:rsidRPr="007D7687" w:rsidRDefault="006163F1" w:rsidP="006163F1">
            <w:pPr>
              <w:pStyle w:val="TAh0"/>
              <w:rPr>
                <w:b/>
                <w:bCs/>
                <w:color w:val="FF0000"/>
                <w:sz w:val="16"/>
                <w:szCs w:val="16"/>
              </w:rPr>
            </w:pPr>
          </w:p>
        </w:tc>
        <w:tc>
          <w:tcPr>
            <w:tcW w:w="4129" w:type="dxa"/>
            <w:shd w:val="clear" w:color="auto" w:fill="auto"/>
          </w:tcPr>
          <w:p w14:paraId="6A1FA38A" w14:textId="72B30356" w:rsidR="006163F1" w:rsidRPr="00D07607" w:rsidRDefault="006163F1" w:rsidP="006163F1">
            <w:pPr>
              <w:pStyle w:val="TAh0"/>
              <w:rPr>
                <w:color w:val="FF0000"/>
              </w:rPr>
            </w:pPr>
            <w:r w:rsidRPr="00D07607">
              <w:rPr>
                <w:color w:val="FF0000"/>
              </w:rPr>
              <w:t>eCall capable / Automatic initiation / MSD transfer and 200 OK with ACK / SIP INFO request for MSD Update / Success / 5GS</w:t>
            </w:r>
          </w:p>
        </w:tc>
        <w:tc>
          <w:tcPr>
            <w:tcW w:w="2562" w:type="dxa"/>
            <w:shd w:val="clear" w:color="auto" w:fill="auto"/>
          </w:tcPr>
          <w:p w14:paraId="5AD1DDEA" w14:textId="0545D8DD" w:rsidR="006163F1" w:rsidRPr="0070561D" w:rsidRDefault="006163F1" w:rsidP="006163F1">
            <w:pPr>
              <w:pStyle w:val="TAh0"/>
              <w:rPr>
                <w:rFonts w:cs="Arial"/>
                <w:sz w:val="16"/>
                <w:szCs w:val="16"/>
              </w:rPr>
            </w:pPr>
            <w:r w:rsidRPr="00F657C6">
              <w:rPr>
                <w:rFonts w:cs="Arial"/>
                <w:sz w:val="16"/>
                <w:szCs w:val="16"/>
              </w:rPr>
              <w:t>Test case title updated</w:t>
            </w:r>
          </w:p>
        </w:tc>
      </w:tr>
      <w:tr w:rsidR="006163F1" w:rsidRPr="0070561D" w14:paraId="1BFECB53" w14:textId="77777777" w:rsidTr="005C0FBD">
        <w:tc>
          <w:tcPr>
            <w:tcW w:w="889" w:type="dxa"/>
            <w:shd w:val="clear" w:color="auto" w:fill="auto"/>
          </w:tcPr>
          <w:p w14:paraId="6AF2D6A0" w14:textId="4254FE84" w:rsidR="006163F1" w:rsidRPr="008E297A" w:rsidRDefault="006163F1" w:rsidP="006163F1">
            <w:pPr>
              <w:pStyle w:val="TAh0"/>
              <w:rPr>
                <w:sz w:val="16"/>
                <w:szCs w:val="16"/>
                <w:lang w:val="en-US"/>
              </w:rPr>
            </w:pPr>
            <w:r w:rsidRPr="00D57E9A">
              <w:rPr>
                <w:sz w:val="16"/>
                <w:szCs w:val="16"/>
                <w:lang w:val="en-US"/>
              </w:rPr>
              <w:lastRenderedPageBreak/>
              <w:t>34.229-5</w:t>
            </w:r>
          </w:p>
        </w:tc>
        <w:tc>
          <w:tcPr>
            <w:tcW w:w="1360" w:type="dxa"/>
            <w:shd w:val="clear" w:color="auto" w:fill="auto"/>
          </w:tcPr>
          <w:p w14:paraId="0120B81B" w14:textId="51F69FD6" w:rsidR="006163F1" w:rsidRPr="00421E7B" w:rsidRDefault="006163F1" w:rsidP="006163F1">
            <w:pPr>
              <w:pStyle w:val="TAh0"/>
              <w:rPr>
                <w:b/>
                <w:bCs/>
              </w:rPr>
            </w:pPr>
            <w:r w:rsidRPr="00421E7B">
              <w:rPr>
                <w:b/>
                <w:bCs/>
              </w:rPr>
              <w:t>11.6</w:t>
            </w:r>
          </w:p>
        </w:tc>
        <w:tc>
          <w:tcPr>
            <w:tcW w:w="4129" w:type="dxa"/>
            <w:shd w:val="clear" w:color="auto" w:fill="auto"/>
          </w:tcPr>
          <w:p w14:paraId="5F43A093" w14:textId="1BF0935D" w:rsidR="006163F1" w:rsidRPr="003D038B" w:rsidRDefault="006163F1" w:rsidP="006163F1">
            <w:pPr>
              <w:pStyle w:val="TAh0"/>
            </w:pPr>
            <w:r w:rsidRPr="0036091E">
              <w:t>eCall over IMS / Automatic initiation / MSD transfer and 200 OK with ACK / SIP INFO request for unsupported MSD / UE indicates unsuccessful in SIP INFO / 5GS</w:t>
            </w:r>
          </w:p>
        </w:tc>
        <w:tc>
          <w:tcPr>
            <w:tcW w:w="1361" w:type="dxa"/>
            <w:shd w:val="clear" w:color="auto" w:fill="auto"/>
          </w:tcPr>
          <w:p w14:paraId="40740D28" w14:textId="77777777" w:rsidR="006163F1" w:rsidRPr="007D7687" w:rsidRDefault="006163F1" w:rsidP="006163F1">
            <w:pPr>
              <w:pStyle w:val="TAh0"/>
              <w:rPr>
                <w:b/>
                <w:bCs/>
                <w:color w:val="FF0000"/>
                <w:sz w:val="16"/>
                <w:szCs w:val="16"/>
              </w:rPr>
            </w:pPr>
          </w:p>
        </w:tc>
        <w:tc>
          <w:tcPr>
            <w:tcW w:w="4129" w:type="dxa"/>
            <w:shd w:val="clear" w:color="auto" w:fill="auto"/>
          </w:tcPr>
          <w:p w14:paraId="3F299019" w14:textId="5893E2FE" w:rsidR="006163F1" w:rsidRPr="00D07607" w:rsidRDefault="006163F1" w:rsidP="006163F1">
            <w:pPr>
              <w:pStyle w:val="TAh0"/>
              <w:rPr>
                <w:color w:val="FF0000"/>
              </w:rPr>
            </w:pPr>
            <w:r w:rsidRPr="00D07607">
              <w:rPr>
                <w:color w:val="FF0000"/>
              </w:rPr>
              <w:t>eCall capable / Automatic initiation / MSD transfer and 200 OK with ACK / SIP INFO request for unsupported MSD / UE indicates unsuccessful in SIP INFO / 5GS</w:t>
            </w:r>
          </w:p>
        </w:tc>
        <w:tc>
          <w:tcPr>
            <w:tcW w:w="2562" w:type="dxa"/>
            <w:shd w:val="clear" w:color="auto" w:fill="auto"/>
          </w:tcPr>
          <w:p w14:paraId="3889DD62" w14:textId="639D3FCB" w:rsidR="006163F1" w:rsidRPr="0070561D" w:rsidRDefault="006163F1" w:rsidP="006163F1">
            <w:pPr>
              <w:pStyle w:val="TAh0"/>
              <w:rPr>
                <w:rFonts w:cs="Arial"/>
                <w:sz w:val="16"/>
                <w:szCs w:val="16"/>
              </w:rPr>
            </w:pPr>
            <w:r w:rsidRPr="00F657C6">
              <w:rPr>
                <w:rFonts w:cs="Arial"/>
                <w:sz w:val="16"/>
                <w:szCs w:val="16"/>
              </w:rPr>
              <w:t>Test case title updated</w:t>
            </w:r>
          </w:p>
        </w:tc>
      </w:tr>
      <w:tr w:rsidR="006163F1" w:rsidRPr="0070561D" w14:paraId="51B8FDAF" w14:textId="77777777" w:rsidTr="005C0FBD">
        <w:tc>
          <w:tcPr>
            <w:tcW w:w="889" w:type="dxa"/>
            <w:shd w:val="clear" w:color="auto" w:fill="auto"/>
          </w:tcPr>
          <w:p w14:paraId="61F8369B" w14:textId="51B4F581" w:rsidR="006163F1" w:rsidRPr="008E297A" w:rsidRDefault="006163F1" w:rsidP="006163F1">
            <w:pPr>
              <w:pStyle w:val="TAh0"/>
              <w:rPr>
                <w:sz w:val="16"/>
                <w:szCs w:val="16"/>
                <w:lang w:val="en-US"/>
              </w:rPr>
            </w:pPr>
            <w:r w:rsidRPr="00D57E9A">
              <w:rPr>
                <w:sz w:val="16"/>
                <w:szCs w:val="16"/>
                <w:lang w:val="en-US"/>
              </w:rPr>
              <w:t>34.229-5</w:t>
            </w:r>
          </w:p>
        </w:tc>
        <w:tc>
          <w:tcPr>
            <w:tcW w:w="1360" w:type="dxa"/>
            <w:shd w:val="clear" w:color="auto" w:fill="auto"/>
          </w:tcPr>
          <w:p w14:paraId="0A53CA94" w14:textId="7D5EA85C" w:rsidR="006163F1" w:rsidRPr="00421E7B" w:rsidRDefault="006163F1" w:rsidP="006163F1">
            <w:pPr>
              <w:pStyle w:val="TAh0"/>
              <w:rPr>
                <w:b/>
                <w:bCs/>
              </w:rPr>
            </w:pPr>
            <w:r w:rsidRPr="00421E7B">
              <w:rPr>
                <w:b/>
                <w:bCs/>
              </w:rPr>
              <w:t>11.7</w:t>
            </w:r>
          </w:p>
        </w:tc>
        <w:tc>
          <w:tcPr>
            <w:tcW w:w="4129" w:type="dxa"/>
            <w:shd w:val="clear" w:color="auto" w:fill="auto"/>
          </w:tcPr>
          <w:p w14:paraId="4B8F4351" w14:textId="77521007" w:rsidR="006163F1" w:rsidRPr="003D038B" w:rsidRDefault="006163F1" w:rsidP="006163F1">
            <w:pPr>
              <w:pStyle w:val="TAh0"/>
            </w:pPr>
            <w:r w:rsidRPr="0036091E">
              <w:t>eCALL capable UE / Manual initiation / Normal registration / Emergency registration / 200 OK with NACK</w:t>
            </w:r>
          </w:p>
        </w:tc>
        <w:tc>
          <w:tcPr>
            <w:tcW w:w="1361" w:type="dxa"/>
            <w:shd w:val="clear" w:color="auto" w:fill="auto"/>
          </w:tcPr>
          <w:p w14:paraId="52165311" w14:textId="77777777" w:rsidR="006163F1" w:rsidRPr="007D7687" w:rsidRDefault="006163F1" w:rsidP="006163F1">
            <w:pPr>
              <w:pStyle w:val="TAh0"/>
              <w:rPr>
                <w:b/>
                <w:bCs/>
                <w:color w:val="FF0000"/>
                <w:sz w:val="16"/>
                <w:szCs w:val="16"/>
              </w:rPr>
            </w:pPr>
          </w:p>
        </w:tc>
        <w:tc>
          <w:tcPr>
            <w:tcW w:w="4129" w:type="dxa"/>
            <w:shd w:val="clear" w:color="auto" w:fill="auto"/>
          </w:tcPr>
          <w:p w14:paraId="3D7D8872" w14:textId="3C7801B7" w:rsidR="006163F1" w:rsidRPr="00D07607" w:rsidRDefault="006163F1" w:rsidP="006163F1">
            <w:pPr>
              <w:pStyle w:val="TAh0"/>
              <w:rPr>
                <w:color w:val="FF0000"/>
              </w:rPr>
            </w:pPr>
            <w:r w:rsidRPr="00D07607">
              <w:rPr>
                <w:color w:val="FF0000"/>
              </w:rPr>
              <w:t>eCall capable / Manual initiation / Emergency registration / 200 OK with NACK</w:t>
            </w:r>
          </w:p>
        </w:tc>
        <w:tc>
          <w:tcPr>
            <w:tcW w:w="2562" w:type="dxa"/>
            <w:shd w:val="clear" w:color="auto" w:fill="auto"/>
          </w:tcPr>
          <w:p w14:paraId="13E84C04" w14:textId="22A540B7" w:rsidR="006163F1" w:rsidRPr="0070561D" w:rsidRDefault="006163F1" w:rsidP="006163F1">
            <w:pPr>
              <w:pStyle w:val="TAh0"/>
              <w:rPr>
                <w:rFonts w:cs="Arial"/>
                <w:sz w:val="16"/>
                <w:szCs w:val="16"/>
              </w:rPr>
            </w:pPr>
            <w:r w:rsidRPr="00F657C6">
              <w:rPr>
                <w:rFonts w:cs="Arial"/>
                <w:sz w:val="16"/>
                <w:szCs w:val="16"/>
              </w:rPr>
              <w:t>Test case title updated</w:t>
            </w:r>
          </w:p>
        </w:tc>
      </w:tr>
      <w:tr w:rsidR="006163F1" w:rsidRPr="0070561D" w14:paraId="7051ECCC" w14:textId="77777777" w:rsidTr="005C0FBD">
        <w:tc>
          <w:tcPr>
            <w:tcW w:w="889" w:type="dxa"/>
            <w:shd w:val="clear" w:color="auto" w:fill="auto"/>
          </w:tcPr>
          <w:p w14:paraId="291FB3E7" w14:textId="263B30C1" w:rsidR="006163F1" w:rsidRPr="008E297A" w:rsidRDefault="006163F1" w:rsidP="006163F1">
            <w:pPr>
              <w:pStyle w:val="TAh0"/>
              <w:rPr>
                <w:sz w:val="16"/>
                <w:szCs w:val="16"/>
                <w:lang w:val="en-US"/>
              </w:rPr>
            </w:pPr>
            <w:r w:rsidRPr="00D57E9A">
              <w:rPr>
                <w:sz w:val="16"/>
                <w:szCs w:val="16"/>
                <w:lang w:val="en-US"/>
              </w:rPr>
              <w:t>34.229-5</w:t>
            </w:r>
          </w:p>
        </w:tc>
        <w:tc>
          <w:tcPr>
            <w:tcW w:w="1360" w:type="dxa"/>
            <w:shd w:val="clear" w:color="auto" w:fill="auto"/>
          </w:tcPr>
          <w:p w14:paraId="40457431" w14:textId="336DC689" w:rsidR="006163F1" w:rsidRPr="00421E7B" w:rsidRDefault="006163F1" w:rsidP="006163F1">
            <w:pPr>
              <w:pStyle w:val="TAh0"/>
              <w:rPr>
                <w:b/>
                <w:bCs/>
              </w:rPr>
            </w:pPr>
            <w:r w:rsidRPr="00421E7B">
              <w:rPr>
                <w:b/>
                <w:bCs/>
              </w:rPr>
              <w:t>11.8</w:t>
            </w:r>
          </w:p>
        </w:tc>
        <w:tc>
          <w:tcPr>
            <w:tcW w:w="4129" w:type="dxa"/>
            <w:shd w:val="clear" w:color="auto" w:fill="auto"/>
          </w:tcPr>
          <w:p w14:paraId="43875C62" w14:textId="223DD40E" w:rsidR="006163F1" w:rsidRPr="003D038B" w:rsidRDefault="006163F1" w:rsidP="006163F1">
            <w:pPr>
              <w:pStyle w:val="TAh0"/>
            </w:pPr>
            <w:r w:rsidRPr="0036091E">
              <w:t>eCALL capable UE / Automatic initiation / Normal registration / Emergency registration / 200 OK with NACK</w:t>
            </w:r>
          </w:p>
        </w:tc>
        <w:tc>
          <w:tcPr>
            <w:tcW w:w="1361" w:type="dxa"/>
            <w:shd w:val="clear" w:color="auto" w:fill="auto"/>
          </w:tcPr>
          <w:p w14:paraId="3AEFFA9C" w14:textId="77777777" w:rsidR="006163F1" w:rsidRPr="007D7687" w:rsidRDefault="006163F1" w:rsidP="006163F1">
            <w:pPr>
              <w:pStyle w:val="TAh0"/>
              <w:rPr>
                <w:b/>
                <w:bCs/>
                <w:color w:val="FF0000"/>
                <w:sz w:val="16"/>
                <w:szCs w:val="16"/>
              </w:rPr>
            </w:pPr>
          </w:p>
        </w:tc>
        <w:tc>
          <w:tcPr>
            <w:tcW w:w="4129" w:type="dxa"/>
            <w:shd w:val="clear" w:color="auto" w:fill="auto"/>
          </w:tcPr>
          <w:p w14:paraId="236E18CD" w14:textId="62E6A258" w:rsidR="006163F1" w:rsidRPr="00D07607" w:rsidRDefault="006163F1" w:rsidP="006163F1">
            <w:pPr>
              <w:pStyle w:val="TAh0"/>
              <w:rPr>
                <w:color w:val="FF0000"/>
              </w:rPr>
            </w:pPr>
            <w:r w:rsidRPr="00D07607">
              <w:rPr>
                <w:color w:val="FF0000"/>
              </w:rPr>
              <w:t>eCall capable / Automatic initiation / Emergency registration / 200 OK with NACK</w:t>
            </w:r>
          </w:p>
        </w:tc>
        <w:tc>
          <w:tcPr>
            <w:tcW w:w="2562" w:type="dxa"/>
            <w:shd w:val="clear" w:color="auto" w:fill="auto"/>
          </w:tcPr>
          <w:p w14:paraId="51BA3A0D" w14:textId="38B06A86" w:rsidR="006163F1" w:rsidRPr="0070561D" w:rsidRDefault="006163F1" w:rsidP="006163F1">
            <w:pPr>
              <w:pStyle w:val="TAh0"/>
              <w:rPr>
                <w:rFonts w:cs="Arial"/>
                <w:sz w:val="16"/>
                <w:szCs w:val="16"/>
              </w:rPr>
            </w:pPr>
            <w:r w:rsidRPr="00F657C6">
              <w:rPr>
                <w:rFonts w:cs="Arial"/>
                <w:sz w:val="16"/>
                <w:szCs w:val="16"/>
              </w:rPr>
              <w:t>Test case title updated</w:t>
            </w:r>
          </w:p>
        </w:tc>
      </w:tr>
      <w:tr w:rsidR="006163F1" w:rsidRPr="0070561D" w14:paraId="67D1F8A4" w14:textId="77777777" w:rsidTr="005C0FBD">
        <w:tc>
          <w:tcPr>
            <w:tcW w:w="889" w:type="dxa"/>
            <w:shd w:val="clear" w:color="auto" w:fill="auto"/>
          </w:tcPr>
          <w:p w14:paraId="25330C7B" w14:textId="47CA1C40" w:rsidR="006163F1" w:rsidRPr="008E297A" w:rsidRDefault="006163F1" w:rsidP="006163F1">
            <w:pPr>
              <w:pStyle w:val="TAh0"/>
              <w:rPr>
                <w:sz w:val="16"/>
                <w:szCs w:val="16"/>
                <w:lang w:val="en-US"/>
              </w:rPr>
            </w:pPr>
            <w:r w:rsidRPr="00D57E9A">
              <w:rPr>
                <w:sz w:val="16"/>
                <w:szCs w:val="16"/>
                <w:lang w:val="en-US"/>
              </w:rPr>
              <w:t>34.229-5</w:t>
            </w:r>
          </w:p>
        </w:tc>
        <w:tc>
          <w:tcPr>
            <w:tcW w:w="1360" w:type="dxa"/>
            <w:shd w:val="clear" w:color="auto" w:fill="auto"/>
          </w:tcPr>
          <w:p w14:paraId="3272A25A" w14:textId="15664C04" w:rsidR="006163F1" w:rsidRPr="00421E7B" w:rsidRDefault="006163F1" w:rsidP="006163F1">
            <w:pPr>
              <w:pStyle w:val="TAh0"/>
              <w:rPr>
                <w:b/>
                <w:bCs/>
              </w:rPr>
            </w:pPr>
            <w:r w:rsidRPr="00421E7B">
              <w:rPr>
                <w:b/>
                <w:bCs/>
              </w:rPr>
              <w:t>11.9</w:t>
            </w:r>
          </w:p>
        </w:tc>
        <w:tc>
          <w:tcPr>
            <w:tcW w:w="4129" w:type="dxa"/>
            <w:shd w:val="clear" w:color="auto" w:fill="auto"/>
          </w:tcPr>
          <w:p w14:paraId="72CB1E19" w14:textId="38FCEC23" w:rsidR="006163F1" w:rsidRPr="003D038B" w:rsidRDefault="006163F1" w:rsidP="006163F1">
            <w:pPr>
              <w:pStyle w:val="TAh0"/>
            </w:pPr>
            <w:r w:rsidRPr="0036091E">
              <w:t>eCall capable UE / eCall to URI for test service / Normal registration / 200 OK with NACK</w:t>
            </w:r>
          </w:p>
        </w:tc>
        <w:tc>
          <w:tcPr>
            <w:tcW w:w="1361" w:type="dxa"/>
            <w:shd w:val="clear" w:color="auto" w:fill="auto"/>
          </w:tcPr>
          <w:p w14:paraId="754EA941" w14:textId="77777777" w:rsidR="006163F1" w:rsidRPr="007D7687" w:rsidRDefault="006163F1" w:rsidP="006163F1">
            <w:pPr>
              <w:pStyle w:val="TAh0"/>
              <w:rPr>
                <w:b/>
                <w:bCs/>
                <w:color w:val="FF0000"/>
                <w:sz w:val="16"/>
                <w:szCs w:val="16"/>
              </w:rPr>
            </w:pPr>
          </w:p>
        </w:tc>
        <w:tc>
          <w:tcPr>
            <w:tcW w:w="4129" w:type="dxa"/>
            <w:shd w:val="clear" w:color="auto" w:fill="auto"/>
          </w:tcPr>
          <w:p w14:paraId="65C00C56" w14:textId="44EEF424" w:rsidR="006163F1" w:rsidRPr="00D07607" w:rsidRDefault="006163F1" w:rsidP="006163F1">
            <w:pPr>
              <w:pStyle w:val="TAh0"/>
              <w:rPr>
                <w:color w:val="FF0000"/>
              </w:rPr>
            </w:pPr>
            <w:r w:rsidRPr="00D07607">
              <w:rPr>
                <w:color w:val="FF0000"/>
              </w:rPr>
              <w:t>eCall capable / eCall to URI for test service / 200 OK with NACK</w:t>
            </w:r>
          </w:p>
        </w:tc>
        <w:tc>
          <w:tcPr>
            <w:tcW w:w="2562" w:type="dxa"/>
            <w:shd w:val="clear" w:color="auto" w:fill="auto"/>
          </w:tcPr>
          <w:p w14:paraId="13A62479" w14:textId="62F35970" w:rsidR="006163F1" w:rsidRPr="0070561D" w:rsidRDefault="006163F1" w:rsidP="006163F1">
            <w:pPr>
              <w:pStyle w:val="TAh0"/>
              <w:rPr>
                <w:rFonts w:cs="Arial"/>
                <w:sz w:val="16"/>
                <w:szCs w:val="16"/>
              </w:rPr>
            </w:pPr>
            <w:r w:rsidRPr="00F657C6">
              <w:rPr>
                <w:rFonts w:cs="Arial"/>
                <w:sz w:val="16"/>
                <w:szCs w:val="16"/>
              </w:rPr>
              <w:t>Test case title updated</w:t>
            </w:r>
          </w:p>
        </w:tc>
      </w:tr>
      <w:tr w:rsidR="00304BF4" w:rsidRPr="00FF6D2A" w14:paraId="716E60BA" w14:textId="77777777" w:rsidTr="005C0FBD">
        <w:tc>
          <w:tcPr>
            <w:tcW w:w="14430" w:type="dxa"/>
            <w:gridSpan w:val="6"/>
            <w:shd w:val="clear" w:color="auto" w:fill="DEEAF6"/>
          </w:tcPr>
          <w:p w14:paraId="099D450B" w14:textId="16D1BF95" w:rsidR="00304BF4" w:rsidRPr="0070561D" w:rsidRDefault="00304BF4" w:rsidP="00304BF4">
            <w:pPr>
              <w:pStyle w:val="TAh0"/>
              <w:rPr>
                <w:rFonts w:cs="Arial"/>
                <w:b/>
                <w:sz w:val="16"/>
                <w:szCs w:val="16"/>
              </w:rPr>
            </w:pPr>
            <w:r w:rsidRPr="0070561D">
              <w:rPr>
                <w:rFonts w:cs="Arial"/>
                <w:b/>
                <w:sz w:val="16"/>
                <w:szCs w:val="16"/>
              </w:rPr>
              <w:t>36.521-1 / 36.521-2 - E-UTRA RF and performance test cases</w:t>
            </w:r>
          </w:p>
        </w:tc>
      </w:tr>
      <w:tr w:rsidR="00304BF4" w:rsidRPr="00FF6D2A" w14:paraId="082F6CB4" w14:textId="77777777" w:rsidTr="005C0FBD">
        <w:tc>
          <w:tcPr>
            <w:tcW w:w="14430" w:type="dxa"/>
            <w:gridSpan w:val="6"/>
            <w:shd w:val="clear" w:color="auto" w:fill="auto"/>
          </w:tcPr>
          <w:p w14:paraId="1E6E4A91" w14:textId="77777777" w:rsidR="00304BF4" w:rsidRPr="0070561D" w:rsidRDefault="00304BF4" w:rsidP="00304BF4">
            <w:pPr>
              <w:pStyle w:val="TAh0"/>
              <w:rPr>
                <w:rFonts w:cs="Arial"/>
                <w:b/>
                <w:sz w:val="16"/>
                <w:szCs w:val="16"/>
              </w:rPr>
            </w:pPr>
            <w:r w:rsidRPr="0070561D">
              <w:rPr>
                <w:rFonts w:cs="Arial"/>
                <w:sz w:val="16"/>
                <w:szCs w:val="16"/>
              </w:rPr>
              <w:t>No impact</w:t>
            </w:r>
          </w:p>
        </w:tc>
      </w:tr>
      <w:tr w:rsidR="00304BF4" w:rsidRPr="00FF6D2A" w14:paraId="04CE3778" w14:textId="77777777" w:rsidTr="005C0FBD">
        <w:tc>
          <w:tcPr>
            <w:tcW w:w="14430" w:type="dxa"/>
            <w:gridSpan w:val="6"/>
            <w:shd w:val="clear" w:color="auto" w:fill="DEEAF6"/>
          </w:tcPr>
          <w:p w14:paraId="3F5040AE" w14:textId="3B98C0BC" w:rsidR="00304BF4" w:rsidRPr="0070561D" w:rsidRDefault="00304BF4" w:rsidP="00304BF4">
            <w:pPr>
              <w:pStyle w:val="TAh0"/>
              <w:rPr>
                <w:rFonts w:cs="Arial"/>
                <w:b/>
                <w:sz w:val="16"/>
                <w:szCs w:val="16"/>
              </w:rPr>
            </w:pPr>
            <w:bookmarkStart w:id="1" w:name="_Hlk151723400"/>
            <w:r w:rsidRPr="0070561D">
              <w:rPr>
                <w:rFonts w:cs="Arial"/>
                <w:b/>
                <w:sz w:val="16"/>
                <w:szCs w:val="16"/>
              </w:rPr>
              <w:t>36.521-3 / 36.521-2 - E-UTRA RRM / NB-IoT and eMTC NTN RRM test cases</w:t>
            </w:r>
          </w:p>
        </w:tc>
      </w:tr>
      <w:tr w:rsidR="00304BF4" w:rsidRPr="00FF6D2A" w14:paraId="03B5785D" w14:textId="77777777" w:rsidTr="005C0FBD">
        <w:tc>
          <w:tcPr>
            <w:tcW w:w="14430" w:type="dxa"/>
            <w:gridSpan w:val="6"/>
            <w:shd w:val="clear" w:color="auto" w:fill="auto"/>
          </w:tcPr>
          <w:p w14:paraId="7D8F762C" w14:textId="77777777" w:rsidR="00304BF4" w:rsidRPr="0070561D" w:rsidRDefault="00304BF4" w:rsidP="00304BF4">
            <w:pPr>
              <w:pStyle w:val="TAh0"/>
              <w:rPr>
                <w:rFonts w:cs="Arial"/>
                <w:b/>
                <w:sz w:val="16"/>
                <w:szCs w:val="16"/>
              </w:rPr>
            </w:pPr>
            <w:r w:rsidRPr="0070561D">
              <w:rPr>
                <w:rFonts w:cs="Arial"/>
                <w:sz w:val="16"/>
                <w:szCs w:val="16"/>
              </w:rPr>
              <w:t>No impact</w:t>
            </w:r>
          </w:p>
        </w:tc>
      </w:tr>
      <w:tr w:rsidR="00304BF4" w:rsidRPr="00FF6D2A" w14:paraId="3A06041D" w14:textId="77777777" w:rsidTr="005C0FBD">
        <w:tc>
          <w:tcPr>
            <w:tcW w:w="14430" w:type="dxa"/>
            <w:gridSpan w:val="6"/>
            <w:shd w:val="clear" w:color="auto" w:fill="DEEAF6"/>
          </w:tcPr>
          <w:p w14:paraId="33AE1FC8" w14:textId="45BBB294" w:rsidR="00304BF4" w:rsidRPr="0070561D" w:rsidRDefault="00304BF4" w:rsidP="00304BF4">
            <w:pPr>
              <w:pStyle w:val="TAh0"/>
              <w:rPr>
                <w:rFonts w:cs="Arial"/>
                <w:b/>
                <w:sz w:val="16"/>
                <w:szCs w:val="16"/>
              </w:rPr>
            </w:pPr>
            <w:r w:rsidRPr="0070561D">
              <w:rPr>
                <w:rFonts w:cs="Arial"/>
                <w:b/>
                <w:sz w:val="16"/>
                <w:szCs w:val="16"/>
              </w:rPr>
              <w:t>36.521-4 / 36.521-2 - E-UTRA NB-IoT and eMTC NTN RF and performance test cases</w:t>
            </w:r>
          </w:p>
        </w:tc>
      </w:tr>
      <w:tr w:rsidR="00304BF4" w:rsidRPr="00FF6D2A" w14:paraId="7ADDB240" w14:textId="77777777" w:rsidTr="005C0FBD">
        <w:tc>
          <w:tcPr>
            <w:tcW w:w="14430" w:type="dxa"/>
            <w:gridSpan w:val="6"/>
            <w:shd w:val="clear" w:color="auto" w:fill="auto"/>
          </w:tcPr>
          <w:p w14:paraId="13D8AFD1" w14:textId="77777777" w:rsidR="00304BF4" w:rsidRPr="0070561D" w:rsidRDefault="00304BF4" w:rsidP="00304BF4">
            <w:pPr>
              <w:pStyle w:val="TAh0"/>
              <w:rPr>
                <w:rFonts w:cs="Arial"/>
                <w:b/>
                <w:sz w:val="16"/>
                <w:szCs w:val="16"/>
              </w:rPr>
            </w:pPr>
            <w:r w:rsidRPr="0070561D">
              <w:rPr>
                <w:rFonts w:cs="Arial"/>
                <w:sz w:val="16"/>
                <w:szCs w:val="16"/>
              </w:rPr>
              <w:t>No impact</w:t>
            </w:r>
          </w:p>
        </w:tc>
      </w:tr>
      <w:bookmarkEnd w:id="1"/>
      <w:tr w:rsidR="00304BF4" w:rsidRPr="00FF6D2A" w14:paraId="36265286" w14:textId="77777777" w:rsidTr="005C0FBD">
        <w:tc>
          <w:tcPr>
            <w:tcW w:w="14430" w:type="dxa"/>
            <w:gridSpan w:val="6"/>
            <w:shd w:val="clear" w:color="auto" w:fill="DEEAF6"/>
          </w:tcPr>
          <w:p w14:paraId="4A5EE93B" w14:textId="61C79499" w:rsidR="00304BF4" w:rsidRPr="0070561D" w:rsidRDefault="00304BF4" w:rsidP="00304BF4">
            <w:pPr>
              <w:pStyle w:val="TAh0"/>
              <w:rPr>
                <w:rFonts w:cs="Arial"/>
                <w:b/>
                <w:sz w:val="16"/>
                <w:szCs w:val="16"/>
              </w:rPr>
            </w:pPr>
            <w:r w:rsidRPr="0070561D">
              <w:rPr>
                <w:rFonts w:cs="Arial"/>
                <w:b/>
                <w:sz w:val="16"/>
                <w:szCs w:val="16"/>
              </w:rPr>
              <w:t>36.523-1 / 36.523-2 - E-UTRA protocol test cases</w:t>
            </w:r>
          </w:p>
        </w:tc>
      </w:tr>
      <w:tr w:rsidR="0086383A" w14:paraId="557846C0" w14:textId="77777777" w:rsidTr="005C0FBD">
        <w:tc>
          <w:tcPr>
            <w:tcW w:w="889" w:type="dxa"/>
            <w:shd w:val="clear" w:color="auto" w:fill="auto"/>
          </w:tcPr>
          <w:p w14:paraId="2491D707" w14:textId="545403FC" w:rsidR="0086383A" w:rsidRPr="007D7687" w:rsidRDefault="0086383A" w:rsidP="0086383A">
            <w:pPr>
              <w:pStyle w:val="TAh0"/>
              <w:rPr>
                <w:sz w:val="16"/>
                <w:szCs w:val="16"/>
                <w:lang w:val="en-US"/>
              </w:rPr>
            </w:pPr>
            <w:r w:rsidRPr="007D7687">
              <w:rPr>
                <w:sz w:val="16"/>
                <w:szCs w:val="16"/>
                <w:lang w:val="en-US"/>
              </w:rPr>
              <w:t>36.523-1</w:t>
            </w:r>
          </w:p>
        </w:tc>
        <w:tc>
          <w:tcPr>
            <w:tcW w:w="1360" w:type="dxa"/>
            <w:shd w:val="clear" w:color="auto" w:fill="auto"/>
          </w:tcPr>
          <w:p w14:paraId="09F2F15A" w14:textId="5E669D83" w:rsidR="0086383A" w:rsidRPr="00D76024" w:rsidRDefault="0086383A" w:rsidP="0086383A">
            <w:pPr>
              <w:pStyle w:val="TAh0"/>
              <w:rPr>
                <w:b/>
                <w:bCs/>
              </w:rPr>
            </w:pPr>
            <w:r w:rsidRPr="00D76024">
              <w:rPr>
                <w:b/>
                <w:bCs/>
              </w:rPr>
              <w:t>22.1.2</w:t>
            </w:r>
          </w:p>
        </w:tc>
        <w:tc>
          <w:tcPr>
            <w:tcW w:w="4129" w:type="dxa"/>
            <w:shd w:val="clear" w:color="auto" w:fill="auto"/>
          </w:tcPr>
          <w:p w14:paraId="4821B9F3" w14:textId="1D6CF5F9" w:rsidR="0086383A" w:rsidRPr="00697357" w:rsidRDefault="0086383A" w:rsidP="0086383A">
            <w:pPr>
              <w:pStyle w:val="TAh0"/>
            </w:pPr>
            <w:r w:rsidRPr="00C053B2">
              <w:t>NB-IoT / NTN</w:t>
            </w:r>
          </w:p>
        </w:tc>
        <w:tc>
          <w:tcPr>
            <w:tcW w:w="1361" w:type="dxa"/>
            <w:shd w:val="clear" w:color="auto" w:fill="auto"/>
          </w:tcPr>
          <w:p w14:paraId="50E77837" w14:textId="77777777" w:rsidR="0086383A" w:rsidRPr="007D7687" w:rsidRDefault="0086383A" w:rsidP="0086383A">
            <w:pPr>
              <w:pStyle w:val="TAh0"/>
              <w:rPr>
                <w:rFonts w:cs="Arial"/>
                <w:b/>
                <w:bCs/>
                <w:color w:val="FF0000"/>
                <w:sz w:val="16"/>
                <w:szCs w:val="16"/>
              </w:rPr>
            </w:pPr>
          </w:p>
        </w:tc>
        <w:tc>
          <w:tcPr>
            <w:tcW w:w="4129" w:type="dxa"/>
            <w:shd w:val="clear" w:color="auto" w:fill="auto"/>
          </w:tcPr>
          <w:p w14:paraId="5AFBC71F" w14:textId="5200DF99" w:rsidR="0086383A" w:rsidRPr="00F24AC0" w:rsidRDefault="0086383A" w:rsidP="0086383A">
            <w:pPr>
              <w:pStyle w:val="TAh0"/>
              <w:rPr>
                <w:color w:val="FF0000"/>
                <w:lang w:val="sv-SE"/>
              </w:rPr>
            </w:pPr>
            <w:r w:rsidRPr="00F24AC0">
              <w:rPr>
                <w:color w:val="FF0000"/>
                <w:lang w:val="sv-SE"/>
              </w:rPr>
              <w:t>NB-IoT / NTN / GNSS position</w:t>
            </w:r>
          </w:p>
        </w:tc>
        <w:tc>
          <w:tcPr>
            <w:tcW w:w="2562" w:type="dxa"/>
            <w:shd w:val="clear" w:color="auto" w:fill="auto"/>
          </w:tcPr>
          <w:p w14:paraId="0812D4BF" w14:textId="647AF2C0" w:rsidR="0086383A" w:rsidRPr="007D7687" w:rsidRDefault="0086383A" w:rsidP="0086383A">
            <w:pPr>
              <w:pStyle w:val="TAh0"/>
              <w:rPr>
                <w:rFonts w:cs="Arial"/>
                <w:sz w:val="16"/>
                <w:szCs w:val="16"/>
              </w:rPr>
            </w:pPr>
            <w:r w:rsidRPr="007D7687">
              <w:rPr>
                <w:rFonts w:cs="Arial"/>
                <w:sz w:val="16"/>
                <w:szCs w:val="16"/>
              </w:rPr>
              <w:t xml:space="preserve">Test case </w:t>
            </w:r>
            <w:r>
              <w:rPr>
                <w:rFonts w:cs="Arial"/>
                <w:sz w:val="16"/>
                <w:szCs w:val="16"/>
              </w:rPr>
              <w:t>title</w:t>
            </w:r>
            <w:r w:rsidRPr="007D7687">
              <w:rPr>
                <w:rFonts w:cs="Arial"/>
                <w:sz w:val="16"/>
                <w:szCs w:val="16"/>
              </w:rPr>
              <w:t xml:space="preserve"> updated</w:t>
            </w:r>
          </w:p>
        </w:tc>
      </w:tr>
      <w:tr w:rsidR="0086383A" w14:paraId="3724B994" w14:textId="77777777" w:rsidTr="005C0FBD">
        <w:tc>
          <w:tcPr>
            <w:tcW w:w="889" w:type="dxa"/>
            <w:shd w:val="clear" w:color="auto" w:fill="auto"/>
          </w:tcPr>
          <w:p w14:paraId="79023A9F" w14:textId="5BBF9A26" w:rsidR="0086383A" w:rsidRPr="007D7687" w:rsidRDefault="0086383A" w:rsidP="0086383A">
            <w:pPr>
              <w:pStyle w:val="TAh0"/>
              <w:rPr>
                <w:sz w:val="16"/>
                <w:szCs w:val="16"/>
                <w:lang w:val="en-US"/>
              </w:rPr>
            </w:pPr>
            <w:r w:rsidRPr="007D7687">
              <w:rPr>
                <w:sz w:val="16"/>
                <w:szCs w:val="16"/>
                <w:lang w:val="en-US"/>
              </w:rPr>
              <w:t>36.523-1</w:t>
            </w:r>
          </w:p>
        </w:tc>
        <w:tc>
          <w:tcPr>
            <w:tcW w:w="1360" w:type="dxa"/>
            <w:shd w:val="clear" w:color="auto" w:fill="auto"/>
          </w:tcPr>
          <w:p w14:paraId="658FD34E" w14:textId="502F8D62" w:rsidR="0086383A" w:rsidRPr="00D76024" w:rsidRDefault="0086383A" w:rsidP="0086383A">
            <w:pPr>
              <w:pStyle w:val="TAh0"/>
              <w:rPr>
                <w:b/>
                <w:bCs/>
              </w:rPr>
            </w:pPr>
            <w:r w:rsidRPr="00D76024">
              <w:rPr>
                <w:b/>
                <w:bCs/>
              </w:rPr>
              <w:t>22.1.3</w:t>
            </w:r>
          </w:p>
        </w:tc>
        <w:tc>
          <w:tcPr>
            <w:tcW w:w="4129" w:type="dxa"/>
            <w:shd w:val="clear" w:color="auto" w:fill="auto"/>
          </w:tcPr>
          <w:p w14:paraId="59AA46C1" w14:textId="3EEA9A1E" w:rsidR="0086383A" w:rsidRPr="00697357" w:rsidRDefault="0086383A" w:rsidP="0086383A">
            <w:pPr>
              <w:pStyle w:val="TAh0"/>
            </w:pPr>
            <w:r w:rsidRPr="00C053B2">
              <w:t>NB-IoT / NTN / Control Plane CIoT Optimization / EDT</w:t>
            </w:r>
          </w:p>
        </w:tc>
        <w:tc>
          <w:tcPr>
            <w:tcW w:w="1361" w:type="dxa"/>
            <w:shd w:val="clear" w:color="auto" w:fill="auto"/>
          </w:tcPr>
          <w:p w14:paraId="746937C5" w14:textId="77777777" w:rsidR="0086383A" w:rsidRPr="007D7687" w:rsidRDefault="0086383A" w:rsidP="0086383A">
            <w:pPr>
              <w:pStyle w:val="TAh0"/>
              <w:rPr>
                <w:rFonts w:cs="Arial"/>
                <w:b/>
                <w:bCs/>
                <w:color w:val="FF0000"/>
                <w:sz w:val="16"/>
                <w:szCs w:val="16"/>
              </w:rPr>
            </w:pPr>
          </w:p>
        </w:tc>
        <w:tc>
          <w:tcPr>
            <w:tcW w:w="4129" w:type="dxa"/>
            <w:shd w:val="clear" w:color="auto" w:fill="auto"/>
          </w:tcPr>
          <w:p w14:paraId="038D82B9" w14:textId="2F853C92" w:rsidR="0086383A" w:rsidRPr="00F24AC0" w:rsidRDefault="0086383A" w:rsidP="0086383A">
            <w:pPr>
              <w:pStyle w:val="TAh0"/>
              <w:rPr>
                <w:color w:val="FF0000"/>
              </w:rPr>
            </w:pPr>
            <w:r w:rsidRPr="00F24AC0">
              <w:rPr>
                <w:color w:val="FF0000"/>
              </w:rPr>
              <w:t>NB-IoT / NTN / Control Plane CIoT EPS Optimization / EDT</w:t>
            </w:r>
          </w:p>
        </w:tc>
        <w:tc>
          <w:tcPr>
            <w:tcW w:w="2562" w:type="dxa"/>
            <w:shd w:val="clear" w:color="auto" w:fill="auto"/>
          </w:tcPr>
          <w:p w14:paraId="66DC93F3" w14:textId="77495085" w:rsidR="0086383A" w:rsidRPr="007D7687" w:rsidRDefault="0086383A" w:rsidP="0086383A">
            <w:pPr>
              <w:pStyle w:val="TAh0"/>
              <w:rPr>
                <w:rFonts w:cs="Arial"/>
                <w:sz w:val="16"/>
                <w:szCs w:val="16"/>
              </w:rPr>
            </w:pPr>
            <w:r w:rsidRPr="007D7687">
              <w:rPr>
                <w:rFonts w:cs="Arial"/>
                <w:sz w:val="16"/>
                <w:szCs w:val="16"/>
              </w:rPr>
              <w:t xml:space="preserve">Test case </w:t>
            </w:r>
            <w:r>
              <w:rPr>
                <w:rFonts w:cs="Arial"/>
                <w:sz w:val="16"/>
                <w:szCs w:val="16"/>
              </w:rPr>
              <w:t>title</w:t>
            </w:r>
            <w:r w:rsidRPr="007D7687">
              <w:rPr>
                <w:rFonts w:cs="Arial"/>
                <w:sz w:val="16"/>
                <w:szCs w:val="16"/>
              </w:rPr>
              <w:t xml:space="preserve"> updated</w:t>
            </w:r>
          </w:p>
        </w:tc>
      </w:tr>
      <w:tr w:rsidR="0086383A" w14:paraId="0D0051FE" w14:textId="77777777" w:rsidTr="005C0FBD">
        <w:tc>
          <w:tcPr>
            <w:tcW w:w="889" w:type="dxa"/>
            <w:shd w:val="clear" w:color="auto" w:fill="auto"/>
          </w:tcPr>
          <w:p w14:paraId="212984B1" w14:textId="52A2FC1F" w:rsidR="0086383A" w:rsidRPr="007D7687" w:rsidRDefault="0086383A" w:rsidP="0086383A">
            <w:pPr>
              <w:pStyle w:val="TAh0"/>
              <w:rPr>
                <w:sz w:val="16"/>
                <w:szCs w:val="16"/>
                <w:lang w:val="en-US"/>
              </w:rPr>
            </w:pPr>
            <w:r w:rsidRPr="007D7687">
              <w:rPr>
                <w:sz w:val="16"/>
                <w:szCs w:val="16"/>
                <w:lang w:val="en-US"/>
              </w:rPr>
              <w:t>36.523-1</w:t>
            </w:r>
          </w:p>
        </w:tc>
        <w:tc>
          <w:tcPr>
            <w:tcW w:w="1360" w:type="dxa"/>
            <w:shd w:val="clear" w:color="auto" w:fill="auto"/>
          </w:tcPr>
          <w:p w14:paraId="50D4411B" w14:textId="514753AA" w:rsidR="0086383A" w:rsidRPr="00D76024" w:rsidRDefault="0086383A" w:rsidP="0086383A">
            <w:pPr>
              <w:pStyle w:val="TAh0"/>
              <w:rPr>
                <w:b/>
                <w:bCs/>
              </w:rPr>
            </w:pPr>
            <w:r w:rsidRPr="00D76024">
              <w:rPr>
                <w:b/>
                <w:bCs/>
              </w:rPr>
              <w:t>22.1.4</w:t>
            </w:r>
          </w:p>
        </w:tc>
        <w:tc>
          <w:tcPr>
            <w:tcW w:w="4129" w:type="dxa"/>
            <w:shd w:val="clear" w:color="auto" w:fill="auto"/>
          </w:tcPr>
          <w:p w14:paraId="79D29B98" w14:textId="036B0656" w:rsidR="0086383A" w:rsidRPr="00697357" w:rsidRDefault="0086383A" w:rsidP="0086383A">
            <w:pPr>
              <w:pStyle w:val="TAh0"/>
            </w:pPr>
            <w:r w:rsidRPr="00C053B2">
              <w:t>NB-IoT / NTN / User Plane CIoT Optimization / EDT</w:t>
            </w:r>
          </w:p>
        </w:tc>
        <w:tc>
          <w:tcPr>
            <w:tcW w:w="1361" w:type="dxa"/>
            <w:shd w:val="clear" w:color="auto" w:fill="auto"/>
          </w:tcPr>
          <w:p w14:paraId="1FA820EA" w14:textId="77777777" w:rsidR="0086383A" w:rsidRPr="007D7687" w:rsidRDefault="0086383A" w:rsidP="0086383A">
            <w:pPr>
              <w:pStyle w:val="TAh0"/>
              <w:rPr>
                <w:rFonts w:cs="Arial"/>
                <w:b/>
                <w:bCs/>
                <w:color w:val="FF0000"/>
                <w:sz w:val="16"/>
                <w:szCs w:val="16"/>
              </w:rPr>
            </w:pPr>
          </w:p>
        </w:tc>
        <w:tc>
          <w:tcPr>
            <w:tcW w:w="4129" w:type="dxa"/>
            <w:shd w:val="clear" w:color="auto" w:fill="auto"/>
          </w:tcPr>
          <w:p w14:paraId="10036CE1" w14:textId="0DBAE9A6" w:rsidR="0086383A" w:rsidRPr="00F24AC0" w:rsidRDefault="0086383A" w:rsidP="0086383A">
            <w:pPr>
              <w:pStyle w:val="TAh0"/>
              <w:rPr>
                <w:color w:val="FF0000"/>
              </w:rPr>
            </w:pPr>
            <w:r w:rsidRPr="00F24AC0">
              <w:rPr>
                <w:color w:val="FF0000"/>
              </w:rPr>
              <w:t>NB-IoT / NTN / User Plane CIoT EPS Optimization / EDT</w:t>
            </w:r>
          </w:p>
        </w:tc>
        <w:tc>
          <w:tcPr>
            <w:tcW w:w="2562" w:type="dxa"/>
            <w:shd w:val="clear" w:color="auto" w:fill="auto"/>
          </w:tcPr>
          <w:p w14:paraId="6E74AC3B" w14:textId="661F00AC" w:rsidR="0086383A" w:rsidRPr="007D7687" w:rsidRDefault="0086383A" w:rsidP="0086383A">
            <w:pPr>
              <w:pStyle w:val="TAh0"/>
              <w:rPr>
                <w:rFonts w:cs="Arial"/>
                <w:sz w:val="16"/>
                <w:szCs w:val="16"/>
              </w:rPr>
            </w:pPr>
            <w:r w:rsidRPr="007D7687">
              <w:rPr>
                <w:rFonts w:cs="Arial"/>
                <w:sz w:val="16"/>
                <w:szCs w:val="16"/>
              </w:rPr>
              <w:t xml:space="preserve">Test case </w:t>
            </w:r>
            <w:r>
              <w:rPr>
                <w:rFonts w:cs="Arial"/>
                <w:sz w:val="16"/>
                <w:szCs w:val="16"/>
              </w:rPr>
              <w:t>title</w:t>
            </w:r>
            <w:r w:rsidRPr="007D7687">
              <w:rPr>
                <w:rFonts w:cs="Arial"/>
                <w:sz w:val="16"/>
                <w:szCs w:val="16"/>
              </w:rPr>
              <w:t xml:space="preserve"> updated</w:t>
            </w:r>
          </w:p>
        </w:tc>
      </w:tr>
      <w:tr w:rsidR="0086383A" w14:paraId="7A984116" w14:textId="77777777" w:rsidTr="005C0FBD">
        <w:tc>
          <w:tcPr>
            <w:tcW w:w="889" w:type="dxa"/>
            <w:shd w:val="clear" w:color="auto" w:fill="auto"/>
          </w:tcPr>
          <w:p w14:paraId="315091C7" w14:textId="4E69BC7F" w:rsidR="0086383A" w:rsidRPr="007D7687" w:rsidRDefault="0086383A" w:rsidP="0086383A">
            <w:pPr>
              <w:pStyle w:val="TAh0"/>
              <w:rPr>
                <w:sz w:val="16"/>
                <w:szCs w:val="16"/>
                <w:lang w:val="en-US"/>
              </w:rPr>
            </w:pPr>
            <w:r w:rsidRPr="007D7687">
              <w:rPr>
                <w:sz w:val="16"/>
                <w:szCs w:val="16"/>
                <w:lang w:val="en-US"/>
              </w:rPr>
              <w:t>36.523-1</w:t>
            </w:r>
          </w:p>
        </w:tc>
        <w:tc>
          <w:tcPr>
            <w:tcW w:w="1360" w:type="dxa"/>
            <w:shd w:val="clear" w:color="auto" w:fill="auto"/>
          </w:tcPr>
          <w:p w14:paraId="7AF5468C" w14:textId="11CDED0C" w:rsidR="0086383A" w:rsidRPr="00D76024" w:rsidRDefault="0086383A" w:rsidP="0086383A">
            <w:pPr>
              <w:pStyle w:val="TAh0"/>
              <w:rPr>
                <w:b/>
                <w:bCs/>
              </w:rPr>
            </w:pPr>
            <w:r w:rsidRPr="00D76024">
              <w:rPr>
                <w:b/>
                <w:bCs/>
              </w:rPr>
              <w:t>22.1.5</w:t>
            </w:r>
          </w:p>
        </w:tc>
        <w:tc>
          <w:tcPr>
            <w:tcW w:w="4129" w:type="dxa"/>
            <w:shd w:val="clear" w:color="auto" w:fill="auto"/>
          </w:tcPr>
          <w:p w14:paraId="2EA05F19" w14:textId="6C1C594A" w:rsidR="0086383A" w:rsidRPr="00697357" w:rsidRDefault="0086383A" w:rsidP="0086383A">
            <w:pPr>
              <w:pStyle w:val="TAh0"/>
            </w:pPr>
            <w:r w:rsidRPr="00C053B2">
              <w:t>NB-IoT / NTN / Control Plane CIoT Optimization / PUR</w:t>
            </w:r>
          </w:p>
        </w:tc>
        <w:tc>
          <w:tcPr>
            <w:tcW w:w="1361" w:type="dxa"/>
            <w:shd w:val="clear" w:color="auto" w:fill="auto"/>
          </w:tcPr>
          <w:p w14:paraId="596D0DD5" w14:textId="77777777" w:rsidR="0086383A" w:rsidRPr="007D7687" w:rsidRDefault="0086383A" w:rsidP="0086383A">
            <w:pPr>
              <w:pStyle w:val="TAh0"/>
              <w:rPr>
                <w:rFonts w:cs="Arial"/>
                <w:b/>
                <w:bCs/>
                <w:color w:val="FF0000"/>
                <w:sz w:val="16"/>
                <w:szCs w:val="16"/>
              </w:rPr>
            </w:pPr>
          </w:p>
        </w:tc>
        <w:tc>
          <w:tcPr>
            <w:tcW w:w="4129" w:type="dxa"/>
            <w:shd w:val="clear" w:color="auto" w:fill="auto"/>
          </w:tcPr>
          <w:p w14:paraId="47B896B8" w14:textId="292F7968" w:rsidR="0086383A" w:rsidRPr="00F24AC0" w:rsidRDefault="0086383A" w:rsidP="0086383A">
            <w:pPr>
              <w:pStyle w:val="TAh0"/>
              <w:rPr>
                <w:color w:val="FF0000"/>
              </w:rPr>
            </w:pPr>
            <w:r w:rsidRPr="00F24AC0">
              <w:rPr>
                <w:color w:val="FF0000"/>
              </w:rPr>
              <w:t>NB-IoT / NTN / Control Plane CIoT EPS Optimization / PUR</w:t>
            </w:r>
          </w:p>
        </w:tc>
        <w:tc>
          <w:tcPr>
            <w:tcW w:w="2562" w:type="dxa"/>
            <w:shd w:val="clear" w:color="auto" w:fill="auto"/>
          </w:tcPr>
          <w:p w14:paraId="0F7AF1BB" w14:textId="5C2DEA33" w:rsidR="0086383A" w:rsidRPr="007D7687" w:rsidRDefault="0086383A" w:rsidP="0086383A">
            <w:pPr>
              <w:pStyle w:val="TAh0"/>
              <w:rPr>
                <w:rFonts w:cs="Arial"/>
                <w:sz w:val="16"/>
                <w:szCs w:val="16"/>
              </w:rPr>
            </w:pPr>
            <w:r w:rsidRPr="007D7687">
              <w:rPr>
                <w:rFonts w:cs="Arial"/>
                <w:sz w:val="16"/>
                <w:szCs w:val="16"/>
              </w:rPr>
              <w:t xml:space="preserve">Test case </w:t>
            </w:r>
            <w:r>
              <w:rPr>
                <w:rFonts w:cs="Arial"/>
                <w:sz w:val="16"/>
                <w:szCs w:val="16"/>
              </w:rPr>
              <w:t>title</w:t>
            </w:r>
            <w:r w:rsidRPr="007D7687">
              <w:rPr>
                <w:rFonts w:cs="Arial"/>
                <w:sz w:val="16"/>
                <w:szCs w:val="16"/>
              </w:rPr>
              <w:t xml:space="preserve"> updated</w:t>
            </w:r>
          </w:p>
        </w:tc>
      </w:tr>
      <w:tr w:rsidR="0086383A" w14:paraId="0884C364" w14:textId="77777777" w:rsidTr="005C0FBD">
        <w:tc>
          <w:tcPr>
            <w:tcW w:w="889" w:type="dxa"/>
            <w:shd w:val="clear" w:color="auto" w:fill="auto"/>
          </w:tcPr>
          <w:p w14:paraId="489D71DC" w14:textId="687E9AAA" w:rsidR="0086383A" w:rsidRPr="007D7687" w:rsidRDefault="0086383A" w:rsidP="0086383A">
            <w:pPr>
              <w:pStyle w:val="TAh0"/>
              <w:rPr>
                <w:sz w:val="16"/>
                <w:szCs w:val="16"/>
                <w:lang w:val="en-US"/>
              </w:rPr>
            </w:pPr>
            <w:r w:rsidRPr="007D7687">
              <w:rPr>
                <w:sz w:val="16"/>
                <w:szCs w:val="16"/>
                <w:lang w:val="en-US"/>
              </w:rPr>
              <w:t>36.523-1</w:t>
            </w:r>
          </w:p>
        </w:tc>
        <w:tc>
          <w:tcPr>
            <w:tcW w:w="1360" w:type="dxa"/>
            <w:shd w:val="clear" w:color="auto" w:fill="auto"/>
          </w:tcPr>
          <w:p w14:paraId="5B25E2E1" w14:textId="6B6EE15C" w:rsidR="0086383A" w:rsidRPr="00D76024" w:rsidRDefault="0086383A" w:rsidP="0086383A">
            <w:pPr>
              <w:pStyle w:val="TAh0"/>
              <w:rPr>
                <w:b/>
                <w:bCs/>
              </w:rPr>
            </w:pPr>
            <w:r w:rsidRPr="00D76024">
              <w:rPr>
                <w:b/>
                <w:bCs/>
              </w:rPr>
              <w:t>22.1.6</w:t>
            </w:r>
          </w:p>
        </w:tc>
        <w:tc>
          <w:tcPr>
            <w:tcW w:w="4129" w:type="dxa"/>
            <w:shd w:val="clear" w:color="auto" w:fill="auto"/>
          </w:tcPr>
          <w:p w14:paraId="577DC966" w14:textId="3B14F20E" w:rsidR="0086383A" w:rsidRPr="00697357" w:rsidRDefault="0086383A" w:rsidP="0086383A">
            <w:pPr>
              <w:pStyle w:val="TAh0"/>
            </w:pPr>
            <w:r w:rsidRPr="00C053B2">
              <w:t>NB-IoT / NTN / User Plane CIoT Optimization / PUR</w:t>
            </w:r>
          </w:p>
        </w:tc>
        <w:tc>
          <w:tcPr>
            <w:tcW w:w="1361" w:type="dxa"/>
            <w:shd w:val="clear" w:color="auto" w:fill="auto"/>
          </w:tcPr>
          <w:p w14:paraId="0FA42AF8" w14:textId="77777777" w:rsidR="0086383A" w:rsidRPr="007D7687" w:rsidRDefault="0086383A" w:rsidP="0086383A">
            <w:pPr>
              <w:pStyle w:val="TAh0"/>
              <w:rPr>
                <w:rFonts w:cs="Arial"/>
                <w:b/>
                <w:bCs/>
                <w:color w:val="FF0000"/>
                <w:sz w:val="16"/>
                <w:szCs w:val="16"/>
              </w:rPr>
            </w:pPr>
          </w:p>
        </w:tc>
        <w:tc>
          <w:tcPr>
            <w:tcW w:w="4129" w:type="dxa"/>
            <w:shd w:val="clear" w:color="auto" w:fill="auto"/>
          </w:tcPr>
          <w:p w14:paraId="28112890" w14:textId="541E357F" w:rsidR="0086383A" w:rsidRPr="00F24AC0" w:rsidRDefault="0086383A" w:rsidP="0086383A">
            <w:pPr>
              <w:pStyle w:val="TAh0"/>
              <w:rPr>
                <w:color w:val="FF0000"/>
              </w:rPr>
            </w:pPr>
            <w:r w:rsidRPr="00F24AC0">
              <w:rPr>
                <w:color w:val="FF0000"/>
              </w:rPr>
              <w:t>NB-IoT / NTN / User Plane CIoT EPS Optimization / PUR</w:t>
            </w:r>
          </w:p>
        </w:tc>
        <w:tc>
          <w:tcPr>
            <w:tcW w:w="2562" w:type="dxa"/>
            <w:shd w:val="clear" w:color="auto" w:fill="auto"/>
          </w:tcPr>
          <w:p w14:paraId="354DE631" w14:textId="768837F4" w:rsidR="0086383A" w:rsidRPr="007D7687" w:rsidRDefault="0086383A" w:rsidP="0086383A">
            <w:pPr>
              <w:pStyle w:val="TAh0"/>
              <w:rPr>
                <w:rFonts w:cs="Arial"/>
                <w:sz w:val="16"/>
                <w:szCs w:val="16"/>
              </w:rPr>
            </w:pPr>
            <w:r w:rsidRPr="007D7687">
              <w:rPr>
                <w:rFonts w:cs="Arial"/>
                <w:sz w:val="16"/>
                <w:szCs w:val="16"/>
              </w:rPr>
              <w:t xml:space="preserve">Test case </w:t>
            </w:r>
            <w:r>
              <w:rPr>
                <w:rFonts w:cs="Arial"/>
                <w:sz w:val="16"/>
                <w:szCs w:val="16"/>
              </w:rPr>
              <w:t>title</w:t>
            </w:r>
            <w:r w:rsidRPr="007D7687">
              <w:rPr>
                <w:rFonts w:cs="Arial"/>
                <w:sz w:val="16"/>
                <w:szCs w:val="16"/>
              </w:rPr>
              <w:t xml:space="preserve"> updated</w:t>
            </w:r>
          </w:p>
        </w:tc>
      </w:tr>
      <w:tr w:rsidR="00C635F8" w:rsidRPr="007D7687" w14:paraId="7F4A2A1E" w14:textId="77777777" w:rsidTr="005C0FBD">
        <w:tc>
          <w:tcPr>
            <w:tcW w:w="889" w:type="dxa"/>
            <w:shd w:val="clear" w:color="auto" w:fill="auto"/>
          </w:tcPr>
          <w:p w14:paraId="71D61279" w14:textId="77777777" w:rsidR="00C635F8" w:rsidRPr="007D7687" w:rsidRDefault="00C635F8" w:rsidP="005071A7">
            <w:pPr>
              <w:pStyle w:val="TAh0"/>
              <w:rPr>
                <w:sz w:val="16"/>
                <w:szCs w:val="16"/>
                <w:lang w:val="en-US"/>
              </w:rPr>
            </w:pPr>
            <w:r w:rsidRPr="007D7687">
              <w:rPr>
                <w:sz w:val="16"/>
                <w:szCs w:val="16"/>
                <w:lang w:val="en-US"/>
              </w:rPr>
              <w:t>36.523-1</w:t>
            </w:r>
          </w:p>
        </w:tc>
        <w:tc>
          <w:tcPr>
            <w:tcW w:w="1360" w:type="dxa"/>
            <w:shd w:val="clear" w:color="auto" w:fill="auto"/>
          </w:tcPr>
          <w:p w14:paraId="3C8FA5DE" w14:textId="77777777" w:rsidR="00C635F8" w:rsidRPr="001D2B52" w:rsidRDefault="00C635F8" w:rsidP="005071A7">
            <w:pPr>
              <w:pStyle w:val="TAh0"/>
              <w:rPr>
                <w:rFonts w:cs="Arial"/>
                <w:b/>
                <w:bCs/>
                <w:sz w:val="16"/>
                <w:szCs w:val="16"/>
              </w:rPr>
            </w:pPr>
            <w:r w:rsidRPr="001D2B52">
              <w:rPr>
                <w:b/>
                <w:bCs/>
              </w:rPr>
              <w:t>22.4.30</w:t>
            </w:r>
          </w:p>
        </w:tc>
        <w:tc>
          <w:tcPr>
            <w:tcW w:w="4129" w:type="dxa"/>
            <w:shd w:val="clear" w:color="auto" w:fill="auto"/>
          </w:tcPr>
          <w:p w14:paraId="6DDAFD81" w14:textId="77777777" w:rsidR="00C635F8" w:rsidRPr="007D7687" w:rsidRDefault="00C635F8" w:rsidP="005071A7">
            <w:pPr>
              <w:pStyle w:val="TAh0"/>
              <w:rPr>
                <w:rFonts w:cs="Arial"/>
                <w:sz w:val="16"/>
                <w:szCs w:val="16"/>
              </w:rPr>
            </w:pPr>
            <w:r w:rsidRPr="00697357">
              <w:t>NB-IoT / NTN / Ephemeris information update / T317 Expiry / T318 Expiry</w:t>
            </w:r>
          </w:p>
        </w:tc>
        <w:tc>
          <w:tcPr>
            <w:tcW w:w="1361" w:type="dxa"/>
            <w:shd w:val="clear" w:color="auto" w:fill="auto"/>
          </w:tcPr>
          <w:p w14:paraId="053C1F20" w14:textId="77777777" w:rsidR="00C635F8" w:rsidRPr="007D7687" w:rsidRDefault="00C635F8" w:rsidP="005071A7">
            <w:pPr>
              <w:pStyle w:val="TAh0"/>
              <w:rPr>
                <w:rFonts w:cs="Arial"/>
                <w:b/>
                <w:bCs/>
                <w:color w:val="FF0000"/>
                <w:sz w:val="16"/>
                <w:szCs w:val="16"/>
              </w:rPr>
            </w:pPr>
          </w:p>
        </w:tc>
        <w:tc>
          <w:tcPr>
            <w:tcW w:w="4129" w:type="dxa"/>
            <w:shd w:val="clear" w:color="auto" w:fill="auto"/>
          </w:tcPr>
          <w:p w14:paraId="6E82B968" w14:textId="77777777" w:rsidR="00C635F8" w:rsidRPr="007D7687" w:rsidRDefault="00C635F8" w:rsidP="005071A7">
            <w:pPr>
              <w:pStyle w:val="TAh0"/>
              <w:rPr>
                <w:rFonts w:cs="Arial"/>
                <w:color w:val="FF0000"/>
                <w:sz w:val="16"/>
                <w:szCs w:val="16"/>
              </w:rPr>
            </w:pPr>
            <w:r w:rsidRPr="001D2B52">
              <w:rPr>
                <w:color w:val="FF0000"/>
              </w:rPr>
              <w:t>NB-IoT / NTN / Ephemeris information update / T317 Expiry</w:t>
            </w:r>
          </w:p>
        </w:tc>
        <w:tc>
          <w:tcPr>
            <w:tcW w:w="2562" w:type="dxa"/>
            <w:shd w:val="clear" w:color="auto" w:fill="auto"/>
          </w:tcPr>
          <w:p w14:paraId="280FC01F" w14:textId="77777777" w:rsidR="00C635F8" w:rsidRPr="007D7687" w:rsidRDefault="00C635F8" w:rsidP="005071A7">
            <w:pPr>
              <w:pStyle w:val="TAh0"/>
              <w:rPr>
                <w:rFonts w:cs="Arial"/>
                <w:sz w:val="16"/>
                <w:szCs w:val="16"/>
              </w:rPr>
            </w:pPr>
            <w:r w:rsidRPr="007D7687">
              <w:rPr>
                <w:rFonts w:cs="Arial"/>
                <w:sz w:val="16"/>
                <w:szCs w:val="16"/>
              </w:rPr>
              <w:t xml:space="preserve">Test case </w:t>
            </w:r>
            <w:r>
              <w:rPr>
                <w:rFonts w:cs="Arial"/>
                <w:sz w:val="16"/>
                <w:szCs w:val="16"/>
              </w:rPr>
              <w:t>title</w:t>
            </w:r>
            <w:r w:rsidRPr="007D7687">
              <w:rPr>
                <w:rFonts w:cs="Arial"/>
                <w:sz w:val="16"/>
                <w:szCs w:val="16"/>
              </w:rPr>
              <w:t xml:space="preserve"> updated</w:t>
            </w:r>
          </w:p>
        </w:tc>
      </w:tr>
      <w:tr w:rsidR="00304BF4" w:rsidRPr="00FF6D2A" w14:paraId="28CA7FB9" w14:textId="77777777" w:rsidTr="005C0FBD">
        <w:tc>
          <w:tcPr>
            <w:tcW w:w="14430" w:type="dxa"/>
            <w:gridSpan w:val="6"/>
            <w:shd w:val="clear" w:color="auto" w:fill="DEEAF6"/>
          </w:tcPr>
          <w:p w14:paraId="3D9F714E" w14:textId="55A908CC" w:rsidR="00304BF4" w:rsidRPr="007D7687" w:rsidRDefault="00304BF4" w:rsidP="00304BF4">
            <w:pPr>
              <w:pStyle w:val="TAh0"/>
              <w:rPr>
                <w:rFonts w:cs="Arial"/>
                <w:b/>
                <w:sz w:val="16"/>
                <w:szCs w:val="16"/>
              </w:rPr>
            </w:pPr>
            <w:r w:rsidRPr="007D7687">
              <w:rPr>
                <w:rFonts w:cs="Arial"/>
                <w:b/>
                <w:sz w:val="16"/>
                <w:szCs w:val="16"/>
              </w:rPr>
              <w:t>37.579-2 / 37.579-4 - Mission Critical Push To Talk (MCPTT)</w:t>
            </w:r>
          </w:p>
        </w:tc>
      </w:tr>
      <w:tr w:rsidR="00304BF4" w:rsidRPr="00FF6D2A" w14:paraId="78734FC1" w14:textId="77777777" w:rsidTr="005C0FBD">
        <w:tc>
          <w:tcPr>
            <w:tcW w:w="14430" w:type="dxa"/>
            <w:gridSpan w:val="6"/>
            <w:shd w:val="clear" w:color="auto" w:fill="auto"/>
          </w:tcPr>
          <w:p w14:paraId="59ADB7DC" w14:textId="77777777" w:rsidR="00304BF4" w:rsidRPr="007D7687" w:rsidRDefault="00304BF4" w:rsidP="00304BF4">
            <w:pPr>
              <w:pStyle w:val="TAh0"/>
              <w:rPr>
                <w:rFonts w:cs="Arial"/>
                <w:b/>
                <w:sz w:val="16"/>
                <w:szCs w:val="16"/>
              </w:rPr>
            </w:pPr>
            <w:r w:rsidRPr="007D7687">
              <w:rPr>
                <w:rFonts w:cs="Arial"/>
                <w:sz w:val="16"/>
                <w:szCs w:val="16"/>
              </w:rPr>
              <w:t>No impact</w:t>
            </w:r>
          </w:p>
        </w:tc>
      </w:tr>
      <w:tr w:rsidR="00304BF4" w:rsidRPr="00FF6D2A" w14:paraId="272E511C" w14:textId="77777777" w:rsidTr="005C0FBD">
        <w:tc>
          <w:tcPr>
            <w:tcW w:w="14430" w:type="dxa"/>
            <w:gridSpan w:val="6"/>
            <w:shd w:val="clear" w:color="auto" w:fill="DEEAF6"/>
          </w:tcPr>
          <w:p w14:paraId="54A05D76" w14:textId="44FD39CC" w:rsidR="00304BF4" w:rsidRPr="007D7687" w:rsidRDefault="00304BF4" w:rsidP="00304BF4">
            <w:pPr>
              <w:pStyle w:val="TAh0"/>
              <w:rPr>
                <w:rFonts w:cs="Arial"/>
                <w:b/>
                <w:sz w:val="16"/>
                <w:szCs w:val="16"/>
              </w:rPr>
            </w:pPr>
            <w:r w:rsidRPr="007D7687">
              <w:rPr>
                <w:rFonts w:cs="Arial"/>
                <w:b/>
                <w:sz w:val="16"/>
                <w:szCs w:val="16"/>
              </w:rPr>
              <w:t>37.579-6 / 37.579-4 - Mission Critical Video (MCVideo)</w:t>
            </w:r>
          </w:p>
        </w:tc>
      </w:tr>
      <w:tr w:rsidR="00304BF4" w:rsidRPr="00FF6D2A" w14:paraId="578554C1" w14:textId="77777777" w:rsidTr="005C0FBD">
        <w:tc>
          <w:tcPr>
            <w:tcW w:w="14430" w:type="dxa"/>
            <w:gridSpan w:val="6"/>
            <w:shd w:val="clear" w:color="auto" w:fill="auto"/>
          </w:tcPr>
          <w:p w14:paraId="7AC7A156" w14:textId="77777777" w:rsidR="00304BF4" w:rsidRPr="007D7687" w:rsidRDefault="00304BF4" w:rsidP="00304BF4">
            <w:pPr>
              <w:pStyle w:val="TAh0"/>
              <w:rPr>
                <w:rFonts w:cs="Arial"/>
                <w:b/>
                <w:sz w:val="16"/>
                <w:szCs w:val="16"/>
              </w:rPr>
            </w:pPr>
            <w:r w:rsidRPr="007D7687">
              <w:rPr>
                <w:rFonts w:cs="Arial"/>
                <w:sz w:val="16"/>
                <w:szCs w:val="16"/>
              </w:rPr>
              <w:t>No impact</w:t>
            </w:r>
          </w:p>
        </w:tc>
      </w:tr>
      <w:tr w:rsidR="00304BF4" w:rsidRPr="00FF6D2A" w14:paraId="3A0DC639" w14:textId="77777777" w:rsidTr="005C0FBD">
        <w:tc>
          <w:tcPr>
            <w:tcW w:w="14430" w:type="dxa"/>
            <w:gridSpan w:val="6"/>
            <w:shd w:val="clear" w:color="auto" w:fill="DEEAF6"/>
          </w:tcPr>
          <w:p w14:paraId="1F2DC5E6" w14:textId="53F08557" w:rsidR="00304BF4" w:rsidRPr="007D7687" w:rsidRDefault="00304BF4" w:rsidP="00304BF4">
            <w:pPr>
              <w:pStyle w:val="TAh0"/>
              <w:rPr>
                <w:rFonts w:cs="Arial"/>
                <w:b/>
                <w:sz w:val="16"/>
                <w:szCs w:val="16"/>
              </w:rPr>
            </w:pPr>
            <w:r w:rsidRPr="007D7687">
              <w:rPr>
                <w:rFonts w:cs="Arial"/>
                <w:b/>
                <w:sz w:val="16"/>
                <w:szCs w:val="16"/>
              </w:rPr>
              <w:t>37.579-7 / 37.579-4 - Mission Critical Data (MCData)</w:t>
            </w:r>
          </w:p>
        </w:tc>
      </w:tr>
      <w:tr w:rsidR="00304BF4" w:rsidRPr="00FF6D2A" w14:paraId="01E9C950" w14:textId="77777777" w:rsidTr="005C0FBD">
        <w:tc>
          <w:tcPr>
            <w:tcW w:w="14430" w:type="dxa"/>
            <w:gridSpan w:val="6"/>
            <w:shd w:val="clear" w:color="auto" w:fill="auto"/>
          </w:tcPr>
          <w:p w14:paraId="31115B56" w14:textId="77777777" w:rsidR="00304BF4" w:rsidRPr="007D7687" w:rsidRDefault="00304BF4" w:rsidP="00304BF4">
            <w:pPr>
              <w:pStyle w:val="TAh0"/>
              <w:rPr>
                <w:rFonts w:cs="Arial"/>
                <w:b/>
                <w:sz w:val="16"/>
                <w:szCs w:val="16"/>
              </w:rPr>
            </w:pPr>
            <w:r w:rsidRPr="007D7687">
              <w:rPr>
                <w:rFonts w:cs="Arial"/>
                <w:sz w:val="16"/>
                <w:szCs w:val="16"/>
              </w:rPr>
              <w:t>No impact</w:t>
            </w:r>
          </w:p>
        </w:tc>
      </w:tr>
      <w:tr w:rsidR="00304BF4" w:rsidRPr="00FF6D2A" w14:paraId="2D6DC90D" w14:textId="77777777" w:rsidTr="005C0FBD">
        <w:tc>
          <w:tcPr>
            <w:tcW w:w="14430" w:type="dxa"/>
            <w:gridSpan w:val="6"/>
            <w:shd w:val="clear" w:color="auto" w:fill="DEEAF6"/>
          </w:tcPr>
          <w:p w14:paraId="01AB8DDB" w14:textId="1AE3E6DD" w:rsidR="00304BF4" w:rsidRPr="007D7687" w:rsidRDefault="00304BF4" w:rsidP="00304BF4">
            <w:pPr>
              <w:pStyle w:val="TAh0"/>
              <w:rPr>
                <w:rFonts w:cs="Arial"/>
                <w:b/>
                <w:sz w:val="16"/>
                <w:szCs w:val="16"/>
              </w:rPr>
            </w:pPr>
            <w:r w:rsidRPr="007D7687">
              <w:rPr>
                <w:rFonts w:cs="Arial"/>
                <w:b/>
                <w:sz w:val="16"/>
                <w:szCs w:val="16"/>
              </w:rPr>
              <w:t>37.571-1 / 37.571-3 - UTRA/E- UTRA/EPC UE positioning performance test cases</w:t>
            </w:r>
          </w:p>
        </w:tc>
      </w:tr>
      <w:tr w:rsidR="00304BF4" w:rsidRPr="00FF6D2A" w14:paraId="2E8EFC69" w14:textId="77777777" w:rsidTr="005C0FBD">
        <w:tc>
          <w:tcPr>
            <w:tcW w:w="14430" w:type="dxa"/>
            <w:gridSpan w:val="6"/>
            <w:shd w:val="clear" w:color="auto" w:fill="auto"/>
          </w:tcPr>
          <w:p w14:paraId="00DCB817" w14:textId="77777777" w:rsidR="00304BF4" w:rsidRPr="007D7687" w:rsidRDefault="00304BF4" w:rsidP="00304BF4">
            <w:pPr>
              <w:pStyle w:val="TAh0"/>
              <w:rPr>
                <w:rFonts w:cs="Arial"/>
                <w:b/>
                <w:sz w:val="16"/>
                <w:szCs w:val="16"/>
              </w:rPr>
            </w:pPr>
            <w:r w:rsidRPr="007D7687">
              <w:rPr>
                <w:rFonts w:cs="Arial"/>
                <w:sz w:val="16"/>
                <w:szCs w:val="16"/>
              </w:rPr>
              <w:t>No impact</w:t>
            </w:r>
          </w:p>
        </w:tc>
      </w:tr>
      <w:tr w:rsidR="00304BF4" w:rsidRPr="00FF6D2A" w14:paraId="17CB13EE" w14:textId="77777777" w:rsidTr="005C0FBD">
        <w:tc>
          <w:tcPr>
            <w:tcW w:w="14430" w:type="dxa"/>
            <w:gridSpan w:val="6"/>
            <w:shd w:val="clear" w:color="auto" w:fill="DEEAF6"/>
          </w:tcPr>
          <w:p w14:paraId="21D8DE0B" w14:textId="486FE4F1" w:rsidR="00304BF4" w:rsidRPr="007D7687" w:rsidRDefault="00304BF4" w:rsidP="00304BF4">
            <w:pPr>
              <w:pStyle w:val="TAh0"/>
              <w:rPr>
                <w:rFonts w:cs="Arial"/>
                <w:b/>
                <w:sz w:val="16"/>
                <w:szCs w:val="16"/>
              </w:rPr>
            </w:pPr>
            <w:r w:rsidRPr="007D7687">
              <w:rPr>
                <w:rFonts w:cs="Arial"/>
                <w:b/>
                <w:sz w:val="16"/>
                <w:szCs w:val="16"/>
              </w:rPr>
              <w:t>37.571-2 / 37.571-3 – E-UTRA UE positioning protocol test cases</w:t>
            </w:r>
          </w:p>
        </w:tc>
      </w:tr>
      <w:tr w:rsidR="00304BF4" w:rsidRPr="00FF6D2A" w14:paraId="54A37CFA" w14:textId="77777777" w:rsidTr="005C0FBD">
        <w:tc>
          <w:tcPr>
            <w:tcW w:w="14430" w:type="dxa"/>
            <w:gridSpan w:val="6"/>
            <w:shd w:val="clear" w:color="auto" w:fill="auto"/>
          </w:tcPr>
          <w:p w14:paraId="3E761F81" w14:textId="77777777" w:rsidR="00304BF4" w:rsidRPr="007D7687" w:rsidRDefault="00304BF4" w:rsidP="00304BF4">
            <w:pPr>
              <w:pStyle w:val="TAh0"/>
              <w:rPr>
                <w:rFonts w:cs="Arial"/>
                <w:b/>
                <w:sz w:val="16"/>
                <w:szCs w:val="16"/>
              </w:rPr>
            </w:pPr>
            <w:r w:rsidRPr="007D7687">
              <w:rPr>
                <w:rFonts w:cs="Arial"/>
                <w:sz w:val="16"/>
                <w:szCs w:val="16"/>
              </w:rPr>
              <w:t>No impact</w:t>
            </w:r>
          </w:p>
        </w:tc>
      </w:tr>
      <w:tr w:rsidR="00304BF4" w:rsidRPr="00FF6D2A" w14:paraId="4C55D682" w14:textId="77777777" w:rsidTr="005C0FBD">
        <w:tc>
          <w:tcPr>
            <w:tcW w:w="14430" w:type="dxa"/>
            <w:gridSpan w:val="6"/>
            <w:shd w:val="clear" w:color="auto" w:fill="DEEAF6"/>
          </w:tcPr>
          <w:p w14:paraId="7AA94F58" w14:textId="57FCCA27" w:rsidR="00304BF4" w:rsidRPr="007D7687" w:rsidRDefault="00304BF4" w:rsidP="00304BF4">
            <w:pPr>
              <w:pStyle w:val="TAh0"/>
              <w:rPr>
                <w:rFonts w:cs="Arial"/>
                <w:b/>
                <w:sz w:val="16"/>
                <w:szCs w:val="16"/>
              </w:rPr>
            </w:pPr>
            <w:r w:rsidRPr="007D7687">
              <w:rPr>
                <w:rFonts w:cs="Arial"/>
                <w:b/>
                <w:sz w:val="16"/>
                <w:szCs w:val="16"/>
              </w:rPr>
              <w:t>37.571-2 / 37.571-3 – NR UE positioning protocol test cases</w:t>
            </w:r>
          </w:p>
        </w:tc>
      </w:tr>
      <w:tr w:rsidR="00304BF4" w:rsidRPr="00FF6D2A" w14:paraId="22CA87D0" w14:textId="77777777" w:rsidTr="005C0FBD">
        <w:tc>
          <w:tcPr>
            <w:tcW w:w="14430" w:type="dxa"/>
            <w:gridSpan w:val="6"/>
            <w:shd w:val="clear" w:color="auto" w:fill="auto"/>
          </w:tcPr>
          <w:p w14:paraId="1EFE7490" w14:textId="77777777" w:rsidR="00304BF4" w:rsidRPr="0070561D" w:rsidRDefault="00304BF4" w:rsidP="00304BF4">
            <w:pPr>
              <w:pStyle w:val="TAh0"/>
              <w:rPr>
                <w:rFonts w:cs="Arial"/>
                <w:b/>
                <w:sz w:val="16"/>
                <w:szCs w:val="16"/>
              </w:rPr>
            </w:pPr>
            <w:r w:rsidRPr="0070561D">
              <w:rPr>
                <w:rFonts w:cs="Arial"/>
                <w:sz w:val="16"/>
                <w:szCs w:val="16"/>
              </w:rPr>
              <w:t>No impact</w:t>
            </w:r>
          </w:p>
        </w:tc>
      </w:tr>
      <w:tr w:rsidR="00304BF4" w:rsidRPr="00FF6D2A" w14:paraId="23F3340E" w14:textId="77777777" w:rsidTr="005C0FBD">
        <w:tc>
          <w:tcPr>
            <w:tcW w:w="14430" w:type="dxa"/>
            <w:gridSpan w:val="6"/>
            <w:shd w:val="clear" w:color="auto" w:fill="DEEAF6"/>
          </w:tcPr>
          <w:p w14:paraId="63ED5C1A" w14:textId="4A301975" w:rsidR="00304BF4" w:rsidRPr="0070561D" w:rsidRDefault="00304BF4" w:rsidP="00304BF4">
            <w:pPr>
              <w:pStyle w:val="TAh0"/>
              <w:rPr>
                <w:rFonts w:cs="Arial"/>
                <w:b/>
                <w:sz w:val="16"/>
                <w:szCs w:val="16"/>
              </w:rPr>
            </w:pPr>
            <w:r w:rsidRPr="0070561D">
              <w:rPr>
                <w:rFonts w:cs="Arial"/>
                <w:b/>
                <w:sz w:val="16"/>
                <w:szCs w:val="16"/>
              </w:rPr>
              <w:t>38.521-1 / 38.522– NR FR1 RF test cases</w:t>
            </w:r>
          </w:p>
        </w:tc>
      </w:tr>
      <w:tr w:rsidR="009C6FE6" w:rsidRPr="00FF6D2A" w14:paraId="368A66BE" w14:textId="77777777" w:rsidTr="005C0FBD">
        <w:tc>
          <w:tcPr>
            <w:tcW w:w="889" w:type="dxa"/>
            <w:shd w:val="clear" w:color="auto" w:fill="auto"/>
          </w:tcPr>
          <w:p w14:paraId="04B5ECD6" w14:textId="77777777" w:rsidR="009C6FE6" w:rsidRDefault="009C6FE6" w:rsidP="009C6FE6">
            <w:pPr>
              <w:pStyle w:val="TAh0"/>
              <w:rPr>
                <w:sz w:val="16"/>
                <w:szCs w:val="16"/>
                <w:lang w:val="en-US"/>
              </w:rPr>
            </w:pPr>
            <w:r w:rsidRPr="009C6FE6">
              <w:rPr>
                <w:sz w:val="16"/>
                <w:szCs w:val="16"/>
                <w:lang w:val="en-US"/>
              </w:rPr>
              <w:t>38.521-1</w:t>
            </w:r>
          </w:p>
          <w:p w14:paraId="6D02DEFD" w14:textId="771EDDFB" w:rsidR="00E0184F" w:rsidRPr="009C6FE6" w:rsidRDefault="00E0184F" w:rsidP="009C6FE6">
            <w:pPr>
              <w:pStyle w:val="TAh0"/>
              <w:rPr>
                <w:sz w:val="16"/>
                <w:szCs w:val="16"/>
                <w:lang w:val="en-US"/>
              </w:rPr>
            </w:pPr>
          </w:p>
        </w:tc>
        <w:tc>
          <w:tcPr>
            <w:tcW w:w="1360" w:type="dxa"/>
            <w:shd w:val="clear" w:color="auto" w:fill="auto"/>
          </w:tcPr>
          <w:p w14:paraId="22317EE2" w14:textId="1DEA2928" w:rsidR="009C6FE6" w:rsidRPr="009C6FE6" w:rsidRDefault="009C6FE6" w:rsidP="009C6FE6">
            <w:pPr>
              <w:pStyle w:val="TAh0"/>
              <w:rPr>
                <w:rFonts w:cs="Arial"/>
                <w:b/>
                <w:bCs/>
                <w:sz w:val="16"/>
                <w:szCs w:val="16"/>
                <w:highlight w:val="yellow"/>
              </w:rPr>
            </w:pPr>
            <w:r w:rsidRPr="009C6FE6">
              <w:rPr>
                <w:b/>
                <w:bCs/>
              </w:rPr>
              <w:t>6.3E.4.1</w:t>
            </w:r>
          </w:p>
        </w:tc>
        <w:tc>
          <w:tcPr>
            <w:tcW w:w="4129" w:type="dxa"/>
            <w:shd w:val="clear" w:color="auto" w:fill="auto"/>
          </w:tcPr>
          <w:p w14:paraId="5FDD5806" w14:textId="2CAD8A87" w:rsidR="009C6FE6" w:rsidRPr="00C740D4" w:rsidRDefault="009C6FE6" w:rsidP="009C6FE6">
            <w:pPr>
              <w:pStyle w:val="TAh0"/>
              <w:rPr>
                <w:rFonts w:cs="Arial"/>
                <w:sz w:val="16"/>
                <w:szCs w:val="16"/>
                <w:highlight w:val="yellow"/>
              </w:rPr>
            </w:pPr>
            <w:r w:rsidRPr="00CC65CB">
              <w:t>Absolute power tolerance for V2X</w:t>
            </w:r>
          </w:p>
        </w:tc>
        <w:tc>
          <w:tcPr>
            <w:tcW w:w="1361" w:type="dxa"/>
            <w:shd w:val="clear" w:color="auto" w:fill="auto"/>
          </w:tcPr>
          <w:p w14:paraId="4986D9A9" w14:textId="63ABD114" w:rsidR="009C6FE6" w:rsidRPr="009C6FE6" w:rsidRDefault="009C6FE6" w:rsidP="009C6FE6">
            <w:pPr>
              <w:pStyle w:val="TAh0"/>
              <w:rPr>
                <w:rFonts w:cs="Arial"/>
                <w:b/>
                <w:bCs/>
                <w:color w:val="FF0000"/>
                <w:sz w:val="16"/>
                <w:szCs w:val="16"/>
                <w:highlight w:val="yellow"/>
              </w:rPr>
            </w:pPr>
            <w:r w:rsidRPr="009C6FE6">
              <w:rPr>
                <w:b/>
                <w:bCs/>
                <w:color w:val="FF0000"/>
              </w:rPr>
              <w:t>6.3E.4.1.1</w:t>
            </w:r>
          </w:p>
        </w:tc>
        <w:tc>
          <w:tcPr>
            <w:tcW w:w="4129" w:type="dxa"/>
            <w:shd w:val="clear" w:color="auto" w:fill="auto"/>
          </w:tcPr>
          <w:p w14:paraId="55590F6C" w14:textId="54148D4A" w:rsidR="009C6FE6" w:rsidRPr="009C6FE6" w:rsidRDefault="009C6FE6" w:rsidP="009C6FE6">
            <w:pPr>
              <w:pStyle w:val="TAh0"/>
              <w:rPr>
                <w:rFonts w:cs="Arial"/>
                <w:color w:val="FF0000"/>
                <w:sz w:val="16"/>
                <w:szCs w:val="16"/>
                <w:highlight w:val="yellow"/>
              </w:rPr>
            </w:pPr>
            <w:r w:rsidRPr="009C6FE6">
              <w:rPr>
                <w:color w:val="FF0000"/>
              </w:rPr>
              <w:t>Absolute power tolerance for V2X / non-concurrent operation</w:t>
            </w:r>
          </w:p>
        </w:tc>
        <w:tc>
          <w:tcPr>
            <w:tcW w:w="2562" w:type="dxa"/>
            <w:shd w:val="clear" w:color="auto" w:fill="auto"/>
          </w:tcPr>
          <w:p w14:paraId="54B172B5" w14:textId="24710EC4" w:rsidR="009C6FE6" w:rsidRPr="00C740D4" w:rsidRDefault="009C6FE6" w:rsidP="009C6FE6">
            <w:pPr>
              <w:pStyle w:val="TAh0"/>
              <w:rPr>
                <w:rFonts w:cs="Arial"/>
                <w:sz w:val="16"/>
                <w:szCs w:val="16"/>
                <w:highlight w:val="yellow"/>
              </w:rPr>
            </w:pPr>
            <w:r w:rsidRPr="00054127">
              <w:rPr>
                <w:rFonts w:cs="Arial"/>
                <w:sz w:val="16"/>
                <w:szCs w:val="16"/>
              </w:rPr>
              <w:t>Test case title and clause updated</w:t>
            </w:r>
          </w:p>
        </w:tc>
      </w:tr>
      <w:tr w:rsidR="00304BF4" w:rsidRPr="00FF6D2A" w14:paraId="63684265" w14:textId="77777777" w:rsidTr="005C0FBD">
        <w:tc>
          <w:tcPr>
            <w:tcW w:w="14430" w:type="dxa"/>
            <w:gridSpan w:val="6"/>
            <w:shd w:val="clear" w:color="auto" w:fill="DEEAF6"/>
          </w:tcPr>
          <w:p w14:paraId="413683BA" w14:textId="156394EC" w:rsidR="00304BF4" w:rsidRPr="0070561D" w:rsidRDefault="00304BF4" w:rsidP="00304BF4">
            <w:pPr>
              <w:pStyle w:val="TAh0"/>
              <w:rPr>
                <w:rFonts w:cs="Arial"/>
                <w:b/>
                <w:sz w:val="16"/>
                <w:szCs w:val="16"/>
              </w:rPr>
            </w:pPr>
            <w:r w:rsidRPr="0070561D">
              <w:rPr>
                <w:rFonts w:cs="Arial"/>
                <w:b/>
                <w:sz w:val="16"/>
                <w:szCs w:val="16"/>
              </w:rPr>
              <w:t>38.521-2 / 38.522 – NR FR2 RF test cases</w:t>
            </w:r>
          </w:p>
        </w:tc>
      </w:tr>
      <w:tr w:rsidR="00304BF4" w:rsidRPr="00FF6D2A" w14:paraId="3924CC8F" w14:textId="77777777" w:rsidTr="005C0FBD">
        <w:tc>
          <w:tcPr>
            <w:tcW w:w="14430" w:type="dxa"/>
            <w:gridSpan w:val="6"/>
            <w:shd w:val="clear" w:color="auto" w:fill="auto"/>
          </w:tcPr>
          <w:p w14:paraId="301BE4C9" w14:textId="12CC4FF0" w:rsidR="00304BF4" w:rsidRPr="0070561D" w:rsidRDefault="00304BF4" w:rsidP="00304BF4">
            <w:pPr>
              <w:pStyle w:val="TAh0"/>
              <w:rPr>
                <w:rFonts w:cs="Arial"/>
                <w:sz w:val="16"/>
                <w:szCs w:val="16"/>
              </w:rPr>
            </w:pPr>
            <w:r w:rsidRPr="0070561D">
              <w:rPr>
                <w:rFonts w:cs="Arial"/>
                <w:sz w:val="16"/>
                <w:szCs w:val="16"/>
              </w:rPr>
              <w:lastRenderedPageBreak/>
              <w:t>No impact</w:t>
            </w:r>
          </w:p>
        </w:tc>
      </w:tr>
      <w:tr w:rsidR="00304BF4" w:rsidRPr="00FF6D2A" w14:paraId="04118185" w14:textId="77777777" w:rsidTr="005C0FBD">
        <w:tc>
          <w:tcPr>
            <w:tcW w:w="14430" w:type="dxa"/>
            <w:gridSpan w:val="6"/>
            <w:shd w:val="clear" w:color="auto" w:fill="DEEAF6"/>
          </w:tcPr>
          <w:p w14:paraId="5D6EF09C" w14:textId="535F001A" w:rsidR="00304BF4" w:rsidRPr="0070561D" w:rsidRDefault="00304BF4" w:rsidP="00304BF4">
            <w:pPr>
              <w:pStyle w:val="TAh0"/>
              <w:rPr>
                <w:rFonts w:cs="Arial"/>
                <w:b/>
                <w:sz w:val="16"/>
                <w:szCs w:val="16"/>
              </w:rPr>
            </w:pPr>
            <w:r w:rsidRPr="0070561D">
              <w:rPr>
                <w:rFonts w:cs="Arial"/>
                <w:b/>
                <w:sz w:val="16"/>
                <w:szCs w:val="16"/>
              </w:rPr>
              <w:t>38.521-3 / 38.522 – EN-DC and NR FR1 + FR2 RF test cases</w:t>
            </w:r>
          </w:p>
        </w:tc>
      </w:tr>
      <w:tr w:rsidR="00304BF4" w:rsidRPr="00FF6D2A" w14:paraId="71FC1707" w14:textId="77777777" w:rsidTr="005C0FBD">
        <w:tc>
          <w:tcPr>
            <w:tcW w:w="14430" w:type="dxa"/>
            <w:gridSpan w:val="6"/>
            <w:shd w:val="clear" w:color="auto" w:fill="auto"/>
          </w:tcPr>
          <w:p w14:paraId="067C84B7" w14:textId="4D7ED9FE" w:rsidR="00304BF4" w:rsidRPr="0070561D" w:rsidRDefault="00304BF4" w:rsidP="00304BF4">
            <w:pPr>
              <w:pStyle w:val="TAh0"/>
              <w:rPr>
                <w:rFonts w:cs="Arial"/>
                <w:sz w:val="16"/>
                <w:szCs w:val="16"/>
              </w:rPr>
            </w:pPr>
            <w:r w:rsidRPr="0070561D">
              <w:rPr>
                <w:rFonts w:cs="Arial"/>
                <w:sz w:val="16"/>
                <w:szCs w:val="16"/>
              </w:rPr>
              <w:t>No impact</w:t>
            </w:r>
          </w:p>
        </w:tc>
      </w:tr>
      <w:tr w:rsidR="00304BF4" w:rsidRPr="00FF6D2A" w14:paraId="2122439B" w14:textId="77777777" w:rsidTr="005C0FBD">
        <w:tc>
          <w:tcPr>
            <w:tcW w:w="14430" w:type="dxa"/>
            <w:gridSpan w:val="6"/>
            <w:shd w:val="clear" w:color="auto" w:fill="DEEAF6"/>
          </w:tcPr>
          <w:p w14:paraId="47BFB8D3" w14:textId="6A07632A" w:rsidR="00304BF4" w:rsidRPr="0070561D" w:rsidRDefault="00304BF4" w:rsidP="00304BF4">
            <w:pPr>
              <w:pStyle w:val="TAh0"/>
              <w:rPr>
                <w:rFonts w:cs="Arial"/>
                <w:b/>
                <w:sz w:val="16"/>
                <w:szCs w:val="16"/>
              </w:rPr>
            </w:pPr>
            <w:r w:rsidRPr="0070561D">
              <w:rPr>
                <w:rFonts w:cs="Arial"/>
                <w:b/>
                <w:sz w:val="16"/>
                <w:szCs w:val="16"/>
              </w:rPr>
              <w:t>38.521-4 / 38.522 – EN-DC and NR FR1 + FR2 performance test cases</w:t>
            </w:r>
          </w:p>
        </w:tc>
      </w:tr>
      <w:tr w:rsidR="00A60A30" w:rsidRPr="00FF6D2A" w14:paraId="3E19878B" w14:textId="77777777" w:rsidTr="005C0FBD">
        <w:tc>
          <w:tcPr>
            <w:tcW w:w="889" w:type="dxa"/>
            <w:shd w:val="clear" w:color="auto" w:fill="auto"/>
          </w:tcPr>
          <w:p w14:paraId="606DDFEC" w14:textId="01E82749" w:rsidR="00A60A30" w:rsidRPr="003A3E9E" w:rsidRDefault="00A60A30" w:rsidP="00A60A30">
            <w:pPr>
              <w:pStyle w:val="TAh0"/>
              <w:rPr>
                <w:sz w:val="16"/>
                <w:szCs w:val="16"/>
                <w:lang w:val="en-US"/>
              </w:rPr>
            </w:pPr>
            <w:r w:rsidRPr="003A3E9E">
              <w:rPr>
                <w:sz w:val="16"/>
                <w:szCs w:val="16"/>
                <w:lang w:val="en-US"/>
              </w:rPr>
              <w:t>38.521-4</w:t>
            </w:r>
          </w:p>
        </w:tc>
        <w:tc>
          <w:tcPr>
            <w:tcW w:w="1360" w:type="dxa"/>
            <w:shd w:val="clear" w:color="auto" w:fill="auto"/>
          </w:tcPr>
          <w:p w14:paraId="7234400A" w14:textId="22E43CC3" w:rsidR="00A60A30" w:rsidRPr="0097769E" w:rsidRDefault="00A60A30" w:rsidP="00A60A30">
            <w:pPr>
              <w:pStyle w:val="TAh0"/>
              <w:rPr>
                <w:rFonts w:cs="Arial"/>
                <w:b/>
                <w:bCs/>
                <w:sz w:val="16"/>
                <w:szCs w:val="16"/>
              </w:rPr>
            </w:pPr>
            <w:r w:rsidRPr="0097769E">
              <w:rPr>
                <w:b/>
                <w:bCs/>
              </w:rPr>
              <w:t>5.2.3.1.16_1</w:t>
            </w:r>
          </w:p>
        </w:tc>
        <w:tc>
          <w:tcPr>
            <w:tcW w:w="4129" w:type="dxa"/>
            <w:shd w:val="clear" w:color="auto" w:fill="auto"/>
          </w:tcPr>
          <w:p w14:paraId="5989C1A2" w14:textId="5F41C5E9" w:rsidR="00A60A30" w:rsidRPr="003A3E9E" w:rsidRDefault="00A60A30" w:rsidP="00A60A30">
            <w:pPr>
              <w:pStyle w:val="TAh0"/>
              <w:rPr>
                <w:rFonts w:cs="Arial"/>
                <w:sz w:val="16"/>
                <w:szCs w:val="16"/>
              </w:rPr>
            </w:pPr>
            <w:r w:rsidRPr="00CF3C6A">
              <w:t>4Rx FDD FR1 for PDSCH with intra cell inter user interference performance – 2x4 MIMO for both NSA and SA</w:t>
            </w:r>
          </w:p>
        </w:tc>
        <w:tc>
          <w:tcPr>
            <w:tcW w:w="1361" w:type="dxa"/>
            <w:shd w:val="clear" w:color="auto" w:fill="auto"/>
          </w:tcPr>
          <w:p w14:paraId="14D64363" w14:textId="77777777" w:rsidR="00A60A30" w:rsidRPr="003A3E9E" w:rsidRDefault="00A60A30" w:rsidP="00A60A30">
            <w:pPr>
              <w:pStyle w:val="TAh0"/>
              <w:rPr>
                <w:rFonts w:cs="Arial"/>
                <w:b/>
                <w:color w:val="FF0000"/>
                <w:sz w:val="16"/>
                <w:szCs w:val="16"/>
              </w:rPr>
            </w:pPr>
          </w:p>
        </w:tc>
        <w:tc>
          <w:tcPr>
            <w:tcW w:w="4129" w:type="dxa"/>
            <w:shd w:val="clear" w:color="auto" w:fill="auto"/>
          </w:tcPr>
          <w:p w14:paraId="7AE3F724" w14:textId="3785EEE5" w:rsidR="00A60A30" w:rsidRPr="0097769E" w:rsidRDefault="00D91B1E" w:rsidP="00A60A30">
            <w:pPr>
              <w:pStyle w:val="TAh0"/>
              <w:rPr>
                <w:color w:val="FF0000"/>
              </w:rPr>
            </w:pPr>
            <w:r w:rsidRPr="0097769E">
              <w:rPr>
                <w:color w:val="FF0000"/>
              </w:rPr>
              <w:t>4Rx FDD FR1 for PDSCH with intra cell inter user interference performance for baseline MMSE-IRC receiver – 2x4 MIMO for both NSA and SA</w:t>
            </w:r>
          </w:p>
        </w:tc>
        <w:tc>
          <w:tcPr>
            <w:tcW w:w="2562" w:type="dxa"/>
            <w:shd w:val="clear" w:color="auto" w:fill="auto"/>
          </w:tcPr>
          <w:p w14:paraId="168D198A" w14:textId="79FADC3D" w:rsidR="00A60A30" w:rsidRPr="003A3E9E" w:rsidRDefault="0097769E" w:rsidP="00A60A30">
            <w:pPr>
              <w:pStyle w:val="TAh0"/>
              <w:rPr>
                <w:rFonts w:cs="Arial"/>
                <w:sz w:val="16"/>
                <w:szCs w:val="16"/>
              </w:rPr>
            </w:pPr>
            <w:r w:rsidRPr="003A3E9E">
              <w:rPr>
                <w:rFonts w:cs="Arial"/>
                <w:sz w:val="16"/>
                <w:szCs w:val="16"/>
              </w:rPr>
              <w:t>Test case title updated</w:t>
            </w:r>
          </w:p>
        </w:tc>
      </w:tr>
      <w:tr w:rsidR="0097769E" w:rsidRPr="00FF6D2A" w14:paraId="278F3F8D" w14:textId="77777777" w:rsidTr="005C0FBD">
        <w:tc>
          <w:tcPr>
            <w:tcW w:w="889" w:type="dxa"/>
            <w:shd w:val="clear" w:color="auto" w:fill="auto"/>
          </w:tcPr>
          <w:p w14:paraId="488A7775" w14:textId="7D47C3AB" w:rsidR="0097769E" w:rsidRPr="003A3E9E" w:rsidRDefault="0097769E" w:rsidP="0097769E">
            <w:pPr>
              <w:pStyle w:val="TAh0"/>
              <w:rPr>
                <w:sz w:val="16"/>
                <w:szCs w:val="16"/>
                <w:lang w:val="en-US"/>
              </w:rPr>
            </w:pPr>
            <w:r w:rsidRPr="003A3E9E">
              <w:rPr>
                <w:sz w:val="16"/>
                <w:szCs w:val="16"/>
                <w:lang w:val="en-US"/>
              </w:rPr>
              <w:t>38.521-4</w:t>
            </w:r>
          </w:p>
        </w:tc>
        <w:tc>
          <w:tcPr>
            <w:tcW w:w="1360" w:type="dxa"/>
            <w:shd w:val="clear" w:color="auto" w:fill="auto"/>
          </w:tcPr>
          <w:p w14:paraId="0315A98F" w14:textId="49734842" w:rsidR="0097769E" w:rsidRPr="0097769E" w:rsidRDefault="0097769E" w:rsidP="0097769E">
            <w:pPr>
              <w:pStyle w:val="TAh0"/>
              <w:rPr>
                <w:b/>
                <w:bCs/>
              </w:rPr>
            </w:pPr>
            <w:r w:rsidRPr="0097769E">
              <w:rPr>
                <w:b/>
                <w:bCs/>
              </w:rPr>
              <w:t>5.2.3.1.16_2</w:t>
            </w:r>
          </w:p>
        </w:tc>
        <w:tc>
          <w:tcPr>
            <w:tcW w:w="4129" w:type="dxa"/>
            <w:shd w:val="clear" w:color="auto" w:fill="auto"/>
          </w:tcPr>
          <w:p w14:paraId="7116958F" w14:textId="66A7DEEC" w:rsidR="0097769E" w:rsidRPr="00CF3C6A" w:rsidRDefault="0097769E" w:rsidP="0097769E">
            <w:pPr>
              <w:pStyle w:val="TAh0"/>
            </w:pPr>
            <w:r w:rsidRPr="00582B94">
              <w:t>4Rx FDD FR1 for PDSCH with intra cell inter user interference performance – 4x4 MIMO for both NSA and SA</w:t>
            </w:r>
          </w:p>
        </w:tc>
        <w:tc>
          <w:tcPr>
            <w:tcW w:w="1361" w:type="dxa"/>
            <w:shd w:val="clear" w:color="auto" w:fill="auto"/>
          </w:tcPr>
          <w:p w14:paraId="0A747B27" w14:textId="77777777" w:rsidR="0097769E" w:rsidRPr="003A3E9E" w:rsidRDefault="0097769E" w:rsidP="0097769E">
            <w:pPr>
              <w:pStyle w:val="TAh0"/>
              <w:rPr>
                <w:rFonts w:cs="Arial"/>
                <w:b/>
                <w:color w:val="FF0000"/>
                <w:sz w:val="16"/>
                <w:szCs w:val="16"/>
              </w:rPr>
            </w:pPr>
          </w:p>
        </w:tc>
        <w:tc>
          <w:tcPr>
            <w:tcW w:w="4129" w:type="dxa"/>
            <w:shd w:val="clear" w:color="auto" w:fill="auto"/>
          </w:tcPr>
          <w:p w14:paraId="31A53673" w14:textId="3796D38B" w:rsidR="0097769E" w:rsidRPr="0097769E" w:rsidRDefault="0097769E" w:rsidP="0097769E">
            <w:pPr>
              <w:pStyle w:val="TAh0"/>
              <w:rPr>
                <w:color w:val="FF0000"/>
              </w:rPr>
            </w:pPr>
            <w:r w:rsidRPr="0097769E">
              <w:rPr>
                <w:color w:val="FF0000"/>
              </w:rPr>
              <w:t>4Rx FDD FR1 for PDSCH with intra cell inter user interference performance for baseline MMSE-IRC receiver – 4x4 MIMO for both NSA and SA</w:t>
            </w:r>
          </w:p>
        </w:tc>
        <w:tc>
          <w:tcPr>
            <w:tcW w:w="2562" w:type="dxa"/>
            <w:shd w:val="clear" w:color="auto" w:fill="auto"/>
          </w:tcPr>
          <w:p w14:paraId="2A26A4DB" w14:textId="27DFF996" w:rsidR="0097769E" w:rsidRPr="003A3E9E" w:rsidRDefault="0097769E" w:rsidP="0097769E">
            <w:pPr>
              <w:pStyle w:val="TAh0"/>
              <w:rPr>
                <w:rFonts w:cs="Arial"/>
                <w:sz w:val="16"/>
                <w:szCs w:val="16"/>
              </w:rPr>
            </w:pPr>
            <w:r w:rsidRPr="003A3E9E">
              <w:rPr>
                <w:rFonts w:cs="Arial"/>
                <w:sz w:val="16"/>
                <w:szCs w:val="16"/>
              </w:rPr>
              <w:t>Test case title updated</w:t>
            </w:r>
          </w:p>
        </w:tc>
      </w:tr>
      <w:tr w:rsidR="0097769E" w:rsidRPr="00FF6D2A" w14:paraId="785F23F5" w14:textId="77777777" w:rsidTr="005C0FBD">
        <w:tc>
          <w:tcPr>
            <w:tcW w:w="14430" w:type="dxa"/>
            <w:gridSpan w:val="6"/>
            <w:shd w:val="clear" w:color="auto" w:fill="DEEAF6"/>
          </w:tcPr>
          <w:p w14:paraId="0D28FC2E" w14:textId="2F40FF2E" w:rsidR="0097769E" w:rsidRPr="0070561D" w:rsidRDefault="0097769E" w:rsidP="0097769E">
            <w:pPr>
              <w:pStyle w:val="TAh0"/>
              <w:rPr>
                <w:rFonts w:cs="Arial"/>
                <w:b/>
                <w:sz w:val="16"/>
                <w:szCs w:val="16"/>
              </w:rPr>
            </w:pPr>
            <w:r w:rsidRPr="0070561D">
              <w:rPr>
                <w:rFonts w:cs="Arial"/>
                <w:b/>
                <w:sz w:val="16"/>
                <w:szCs w:val="16"/>
              </w:rPr>
              <w:t>38.521-5 / 38.522 – NR NTN RF and performance test cases</w:t>
            </w:r>
          </w:p>
        </w:tc>
      </w:tr>
      <w:tr w:rsidR="00FF129F" w:rsidRPr="003A3E9E" w14:paraId="39ECF3BD" w14:textId="77777777" w:rsidTr="005C0FBD">
        <w:tc>
          <w:tcPr>
            <w:tcW w:w="889" w:type="dxa"/>
            <w:shd w:val="clear" w:color="auto" w:fill="auto"/>
          </w:tcPr>
          <w:p w14:paraId="1A969E83" w14:textId="4CE3A91C" w:rsidR="00FF129F" w:rsidRPr="003A3E9E" w:rsidRDefault="00FF129F" w:rsidP="005071A7">
            <w:pPr>
              <w:pStyle w:val="TAh0"/>
              <w:rPr>
                <w:sz w:val="16"/>
                <w:szCs w:val="16"/>
                <w:lang w:val="en-US"/>
              </w:rPr>
            </w:pPr>
            <w:r w:rsidRPr="003A3E9E">
              <w:rPr>
                <w:sz w:val="16"/>
                <w:szCs w:val="16"/>
                <w:lang w:val="en-US"/>
              </w:rPr>
              <w:t>38.521-</w:t>
            </w:r>
            <w:r>
              <w:rPr>
                <w:sz w:val="16"/>
                <w:szCs w:val="16"/>
                <w:lang w:val="en-US"/>
              </w:rPr>
              <w:t>5</w:t>
            </w:r>
          </w:p>
        </w:tc>
        <w:tc>
          <w:tcPr>
            <w:tcW w:w="1360" w:type="dxa"/>
            <w:shd w:val="clear" w:color="auto" w:fill="auto"/>
          </w:tcPr>
          <w:p w14:paraId="1F4BC57C" w14:textId="1E124FBE" w:rsidR="00FF129F" w:rsidRPr="0097769E" w:rsidRDefault="000D0DAE" w:rsidP="005071A7">
            <w:pPr>
              <w:pStyle w:val="TAh0"/>
              <w:rPr>
                <w:b/>
                <w:bCs/>
              </w:rPr>
            </w:pPr>
            <w:r w:rsidRPr="000D0DAE">
              <w:rPr>
                <w:b/>
                <w:bCs/>
              </w:rPr>
              <w:t>7.3.2_1</w:t>
            </w:r>
          </w:p>
        </w:tc>
        <w:tc>
          <w:tcPr>
            <w:tcW w:w="4129" w:type="dxa"/>
            <w:shd w:val="clear" w:color="auto" w:fill="auto"/>
          </w:tcPr>
          <w:p w14:paraId="38E3DADF" w14:textId="6DD40A1D" w:rsidR="00FF129F" w:rsidRPr="00CF3C6A" w:rsidRDefault="00C5235A" w:rsidP="005071A7">
            <w:pPr>
              <w:pStyle w:val="TAh0"/>
            </w:pPr>
            <w:r w:rsidRPr="00C5235A">
              <w:t>Reference sensitivity power level for XR</w:t>
            </w:r>
          </w:p>
        </w:tc>
        <w:tc>
          <w:tcPr>
            <w:tcW w:w="1361" w:type="dxa"/>
            <w:shd w:val="clear" w:color="auto" w:fill="auto"/>
          </w:tcPr>
          <w:p w14:paraId="18507907" w14:textId="77777777" w:rsidR="00FF129F" w:rsidRPr="003A3E9E" w:rsidRDefault="00FF129F" w:rsidP="005071A7">
            <w:pPr>
              <w:pStyle w:val="TAh0"/>
              <w:rPr>
                <w:rFonts w:cs="Arial"/>
                <w:b/>
                <w:color w:val="FF0000"/>
                <w:sz w:val="16"/>
                <w:szCs w:val="16"/>
              </w:rPr>
            </w:pPr>
          </w:p>
        </w:tc>
        <w:tc>
          <w:tcPr>
            <w:tcW w:w="4129" w:type="dxa"/>
            <w:shd w:val="clear" w:color="auto" w:fill="auto"/>
          </w:tcPr>
          <w:p w14:paraId="623FB71D" w14:textId="5D2E770B" w:rsidR="00FF129F" w:rsidRPr="0097769E" w:rsidRDefault="00C5235A" w:rsidP="005071A7">
            <w:pPr>
              <w:pStyle w:val="TAh0"/>
              <w:rPr>
                <w:color w:val="FF0000"/>
              </w:rPr>
            </w:pPr>
            <w:r w:rsidRPr="00C5235A">
              <w:rPr>
                <w:color w:val="FF0000"/>
              </w:rPr>
              <w:t>Reference sensitivity power level for flexible Tx-Rx frequency separation</w:t>
            </w:r>
          </w:p>
        </w:tc>
        <w:tc>
          <w:tcPr>
            <w:tcW w:w="2562" w:type="dxa"/>
            <w:shd w:val="clear" w:color="auto" w:fill="auto"/>
          </w:tcPr>
          <w:p w14:paraId="4160CEDE" w14:textId="77777777" w:rsidR="00FF129F" w:rsidRPr="003A3E9E" w:rsidRDefault="00FF129F" w:rsidP="005071A7">
            <w:pPr>
              <w:pStyle w:val="TAh0"/>
              <w:rPr>
                <w:rFonts w:cs="Arial"/>
                <w:sz w:val="16"/>
                <w:szCs w:val="16"/>
              </w:rPr>
            </w:pPr>
            <w:r w:rsidRPr="003A3E9E">
              <w:rPr>
                <w:rFonts w:cs="Arial"/>
                <w:sz w:val="16"/>
                <w:szCs w:val="16"/>
              </w:rPr>
              <w:t>Test case title updated</w:t>
            </w:r>
          </w:p>
        </w:tc>
      </w:tr>
      <w:tr w:rsidR="0097769E" w:rsidRPr="00FF6D2A" w14:paraId="0AE90428" w14:textId="77777777" w:rsidTr="005C0FBD">
        <w:tc>
          <w:tcPr>
            <w:tcW w:w="14430" w:type="dxa"/>
            <w:gridSpan w:val="6"/>
            <w:shd w:val="clear" w:color="auto" w:fill="DEEAF6"/>
          </w:tcPr>
          <w:p w14:paraId="6893D897" w14:textId="4614AB49" w:rsidR="0097769E" w:rsidRPr="0070561D" w:rsidRDefault="0097769E" w:rsidP="0097769E">
            <w:pPr>
              <w:pStyle w:val="TAh0"/>
              <w:rPr>
                <w:rFonts w:cs="Arial"/>
                <w:b/>
                <w:sz w:val="16"/>
                <w:szCs w:val="16"/>
              </w:rPr>
            </w:pPr>
            <w:r w:rsidRPr="0070561D">
              <w:rPr>
                <w:rFonts w:cs="Arial"/>
                <w:b/>
                <w:sz w:val="16"/>
                <w:szCs w:val="16"/>
              </w:rPr>
              <w:t>38.533 / 38.522 – EN-DC and NR RRM test cases / NR NTN RRM test cases</w:t>
            </w:r>
          </w:p>
        </w:tc>
      </w:tr>
      <w:tr w:rsidR="0097769E" w:rsidRPr="00FF6D2A" w14:paraId="21178A93" w14:textId="77777777" w:rsidTr="005C0FBD">
        <w:tc>
          <w:tcPr>
            <w:tcW w:w="889" w:type="dxa"/>
            <w:shd w:val="clear" w:color="auto" w:fill="auto"/>
          </w:tcPr>
          <w:p w14:paraId="2DFDEF33" w14:textId="0275543B" w:rsidR="0097769E" w:rsidRPr="0070561D" w:rsidRDefault="0097769E" w:rsidP="0097769E">
            <w:pPr>
              <w:pStyle w:val="TAh0"/>
              <w:rPr>
                <w:sz w:val="16"/>
                <w:szCs w:val="16"/>
                <w:lang w:val="en-US"/>
              </w:rPr>
            </w:pPr>
          </w:p>
        </w:tc>
        <w:tc>
          <w:tcPr>
            <w:tcW w:w="1360" w:type="dxa"/>
            <w:shd w:val="clear" w:color="auto" w:fill="auto"/>
          </w:tcPr>
          <w:p w14:paraId="01CE4D2D" w14:textId="41C01F16" w:rsidR="0097769E" w:rsidRPr="00CA1CFD" w:rsidRDefault="0097769E" w:rsidP="0097769E">
            <w:pPr>
              <w:pStyle w:val="TAh0"/>
              <w:rPr>
                <w:rFonts w:cs="Arial"/>
                <w:b/>
                <w:bCs/>
                <w:sz w:val="16"/>
                <w:szCs w:val="16"/>
              </w:rPr>
            </w:pPr>
          </w:p>
        </w:tc>
        <w:tc>
          <w:tcPr>
            <w:tcW w:w="4129" w:type="dxa"/>
            <w:shd w:val="clear" w:color="auto" w:fill="auto"/>
          </w:tcPr>
          <w:p w14:paraId="62735C10" w14:textId="48856D55" w:rsidR="0097769E" w:rsidRPr="0070561D" w:rsidRDefault="0097769E" w:rsidP="0097769E">
            <w:pPr>
              <w:pStyle w:val="TAh0"/>
              <w:rPr>
                <w:rFonts w:cs="Arial"/>
                <w:sz w:val="16"/>
                <w:szCs w:val="16"/>
              </w:rPr>
            </w:pPr>
          </w:p>
        </w:tc>
        <w:tc>
          <w:tcPr>
            <w:tcW w:w="1361" w:type="dxa"/>
            <w:shd w:val="clear" w:color="auto" w:fill="auto"/>
          </w:tcPr>
          <w:p w14:paraId="7E9FABCD" w14:textId="11F3941A" w:rsidR="0097769E" w:rsidRPr="00054127" w:rsidRDefault="0097769E" w:rsidP="0097769E">
            <w:pPr>
              <w:pStyle w:val="TAh0"/>
              <w:rPr>
                <w:rFonts w:cs="Arial"/>
                <w:b/>
                <w:bCs/>
                <w:color w:val="FF0000"/>
                <w:sz w:val="16"/>
                <w:szCs w:val="16"/>
              </w:rPr>
            </w:pPr>
          </w:p>
        </w:tc>
        <w:tc>
          <w:tcPr>
            <w:tcW w:w="4129" w:type="dxa"/>
            <w:shd w:val="clear" w:color="auto" w:fill="auto"/>
          </w:tcPr>
          <w:p w14:paraId="4E8ECE15" w14:textId="2159ED5C" w:rsidR="0097769E" w:rsidRPr="00054127" w:rsidRDefault="0097769E" w:rsidP="0097769E">
            <w:pPr>
              <w:pStyle w:val="TAh0"/>
              <w:rPr>
                <w:rFonts w:cs="Arial"/>
                <w:color w:val="FF0000"/>
                <w:sz w:val="16"/>
                <w:szCs w:val="16"/>
              </w:rPr>
            </w:pPr>
          </w:p>
        </w:tc>
        <w:tc>
          <w:tcPr>
            <w:tcW w:w="2562" w:type="dxa"/>
            <w:shd w:val="clear" w:color="auto" w:fill="auto"/>
          </w:tcPr>
          <w:p w14:paraId="5784EA26" w14:textId="6B39BECF" w:rsidR="0097769E" w:rsidRPr="0070561D" w:rsidRDefault="0097769E" w:rsidP="0097769E">
            <w:pPr>
              <w:pStyle w:val="TAh0"/>
              <w:rPr>
                <w:rFonts w:cs="Arial"/>
                <w:sz w:val="16"/>
                <w:szCs w:val="16"/>
              </w:rPr>
            </w:pPr>
          </w:p>
        </w:tc>
      </w:tr>
      <w:tr w:rsidR="0097769E" w:rsidRPr="00FF6D2A" w14:paraId="34350936" w14:textId="77777777" w:rsidTr="005C0FBD">
        <w:tc>
          <w:tcPr>
            <w:tcW w:w="889" w:type="dxa"/>
            <w:shd w:val="clear" w:color="auto" w:fill="auto"/>
          </w:tcPr>
          <w:p w14:paraId="360A35EC" w14:textId="2B678B6F" w:rsidR="0097769E" w:rsidRPr="0070561D" w:rsidRDefault="0097769E" w:rsidP="0097769E">
            <w:pPr>
              <w:pStyle w:val="TAh0"/>
              <w:rPr>
                <w:sz w:val="16"/>
                <w:szCs w:val="16"/>
                <w:lang w:val="en-US"/>
              </w:rPr>
            </w:pPr>
          </w:p>
        </w:tc>
        <w:tc>
          <w:tcPr>
            <w:tcW w:w="1360" w:type="dxa"/>
            <w:shd w:val="clear" w:color="auto" w:fill="auto"/>
          </w:tcPr>
          <w:p w14:paraId="40C37547" w14:textId="4127B56A" w:rsidR="0097769E" w:rsidRPr="00CA1CFD" w:rsidRDefault="0097769E" w:rsidP="0097769E">
            <w:pPr>
              <w:pStyle w:val="TAh0"/>
              <w:rPr>
                <w:b/>
                <w:bCs/>
              </w:rPr>
            </w:pPr>
          </w:p>
        </w:tc>
        <w:tc>
          <w:tcPr>
            <w:tcW w:w="4129" w:type="dxa"/>
            <w:shd w:val="clear" w:color="auto" w:fill="auto"/>
          </w:tcPr>
          <w:p w14:paraId="2576F6C4" w14:textId="74F39F00" w:rsidR="0097769E" w:rsidRPr="00E37FF0" w:rsidRDefault="0097769E" w:rsidP="0097769E">
            <w:pPr>
              <w:pStyle w:val="TAh0"/>
            </w:pPr>
          </w:p>
        </w:tc>
        <w:tc>
          <w:tcPr>
            <w:tcW w:w="1361" w:type="dxa"/>
            <w:shd w:val="clear" w:color="auto" w:fill="auto"/>
          </w:tcPr>
          <w:p w14:paraId="5FE58C1A" w14:textId="77777777" w:rsidR="0097769E" w:rsidRPr="00054127" w:rsidRDefault="0097769E" w:rsidP="0097769E">
            <w:pPr>
              <w:pStyle w:val="TAh0"/>
              <w:rPr>
                <w:b/>
                <w:bCs/>
                <w:color w:val="FF0000"/>
              </w:rPr>
            </w:pPr>
          </w:p>
        </w:tc>
        <w:tc>
          <w:tcPr>
            <w:tcW w:w="4129" w:type="dxa"/>
            <w:shd w:val="clear" w:color="auto" w:fill="auto"/>
          </w:tcPr>
          <w:p w14:paraId="043CA58E" w14:textId="5CB05D2E" w:rsidR="0097769E" w:rsidRPr="00054127" w:rsidRDefault="0097769E" w:rsidP="0097769E">
            <w:pPr>
              <w:pStyle w:val="TAh0"/>
              <w:rPr>
                <w:color w:val="FF0000"/>
              </w:rPr>
            </w:pPr>
          </w:p>
        </w:tc>
        <w:tc>
          <w:tcPr>
            <w:tcW w:w="2562" w:type="dxa"/>
            <w:shd w:val="clear" w:color="auto" w:fill="auto"/>
          </w:tcPr>
          <w:p w14:paraId="25A7DF7A" w14:textId="6A2D089D" w:rsidR="0097769E" w:rsidRPr="00054127" w:rsidRDefault="0097769E" w:rsidP="0097769E">
            <w:pPr>
              <w:pStyle w:val="TAh0"/>
              <w:rPr>
                <w:rFonts w:cs="Arial"/>
                <w:sz w:val="16"/>
                <w:szCs w:val="16"/>
              </w:rPr>
            </w:pPr>
          </w:p>
        </w:tc>
      </w:tr>
      <w:tr w:rsidR="007E6564" w:rsidRPr="00FF6D2A" w14:paraId="47F4D182" w14:textId="77777777" w:rsidTr="005C0FBD">
        <w:tc>
          <w:tcPr>
            <w:tcW w:w="889" w:type="dxa"/>
            <w:shd w:val="clear" w:color="auto" w:fill="auto"/>
          </w:tcPr>
          <w:p w14:paraId="30886508" w14:textId="5DE67255" w:rsidR="007E6564" w:rsidRPr="0070561D" w:rsidRDefault="007E6564" w:rsidP="007E6564">
            <w:pPr>
              <w:pStyle w:val="TAh0"/>
              <w:rPr>
                <w:sz w:val="16"/>
                <w:szCs w:val="16"/>
                <w:lang w:val="en-US"/>
              </w:rPr>
            </w:pPr>
          </w:p>
        </w:tc>
        <w:tc>
          <w:tcPr>
            <w:tcW w:w="1360" w:type="dxa"/>
            <w:shd w:val="clear" w:color="auto" w:fill="auto"/>
          </w:tcPr>
          <w:p w14:paraId="7B98B9FF" w14:textId="6E917946" w:rsidR="007E6564" w:rsidRPr="007E6564" w:rsidRDefault="007E6564" w:rsidP="007E6564">
            <w:pPr>
              <w:pStyle w:val="TAh0"/>
              <w:rPr>
                <w:b/>
                <w:bCs/>
              </w:rPr>
            </w:pPr>
          </w:p>
        </w:tc>
        <w:tc>
          <w:tcPr>
            <w:tcW w:w="4129" w:type="dxa"/>
            <w:shd w:val="clear" w:color="auto" w:fill="auto"/>
          </w:tcPr>
          <w:p w14:paraId="2D246087" w14:textId="49341835" w:rsidR="007E6564" w:rsidRPr="00D902AA" w:rsidRDefault="007E6564" w:rsidP="007E6564">
            <w:pPr>
              <w:pStyle w:val="TAh0"/>
            </w:pPr>
          </w:p>
        </w:tc>
        <w:tc>
          <w:tcPr>
            <w:tcW w:w="1361" w:type="dxa"/>
            <w:shd w:val="clear" w:color="auto" w:fill="auto"/>
          </w:tcPr>
          <w:p w14:paraId="6797DC4E" w14:textId="5169216C" w:rsidR="007E6564" w:rsidRPr="007E6564" w:rsidRDefault="007E6564" w:rsidP="007E6564">
            <w:pPr>
              <w:pStyle w:val="TAh0"/>
              <w:rPr>
                <w:b/>
                <w:bCs/>
                <w:color w:val="FF0000"/>
              </w:rPr>
            </w:pPr>
          </w:p>
        </w:tc>
        <w:tc>
          <w:tcPr>
            <w:tcW w:w="4129" w:type="dxa"/>
            <w:shd w:val="clear" w:color="auto" w:fill="auto"/>
          </w:tcPr>
          <w:p w14:paraId="47EB7E31" w14:textId="77777777" w:rsidR="007E6564" w:rsidRPr="00644C82" w:rsidRDefault="007E6564" w:rsidP="007E6564">
            <w:pPr>
              <w:pStyle w:val="TAh0"/>
              <w:rPr>
                <w:color w:val="FF0000"/>
              </w:rPr>
            </w:pPr>
          </w:p>
        </w:tc>
        <w:tc>
          <w:tcPr>
            <w:tcW w:w="2562" w:type="dxa"/>
            <w:shd w:val="clear" w:color="auto" w:fill="auto"/>
          </w:tcPr>
          <w:p w14:paraId="3055002F" w14:textId="7C688953" w:rsidR="007E6564" w:rsidRPr="00644C82" w:rsidRDefault="007E6564" w:rsidP="007E6564">
            <w:pPr>
              <w:pStyle w:val="TAh0"/>
              <w:rPr>
                <w:rFonts w:cs="Arial"/>
                <w:sz w:val="16"/>
                <w:szCs w:val="16"/>
              </w:rPr>
            </w:pPr>
          </w:p>
        </w:tc>
      </w:tr>
      <w:tr w:rsidR="007E6564" w:rsidRPr="00FF6D2A" w14:paraId="3DC1DE38" w14:textId="77777777" w:rsidTr="005C0FBD">
        <w:tc>
          <w:tcPr>
            <w:tcW w:w="889" w:type="dxa"/>
            <w:shd w:val="clear" w:color="auto" w:fill="auto"/>
          </w:tcPr>
          <w:p w14:paraId="564AAFB4" w14:textId="5593AC81" w:rsidR="007E6564" w:rsidRPr="0070561D" w:rsidRDefault="007E6564" w:rsidP="007E6564">
            <w:pPr>
              <w:pStyle w:val="TAh0"/>
              <w:rPr>
                <w:sz w:val="16"/>
                <w:szCs w:val="16"/>
                <w:lang w:val="en-US"/>
              </w:rPr>
            </w:pPr>
          </w:p>
        </w:tc>
        <w:tc>
          <w:tcPr>
            <w:tcW w:w="1360" w:type="dxa"/>
            <w:shd w:val="clear" w:color="auto" w:fill="auto"/>
          </w:tcPr>
          <w:p w14:paraId="0A437E96" w14:textId="3FA5C56D" w:rsidR="007E6564" w:rsidRPr="007E6564" w:rsidRDefault="007E6564" w:rsidP="007E6564">
            <w:pPr>
              <w:pStyle w:val="TAh0"/>
              <w:rPr>
                <w:b/>
                <w:bCs/>
              </w:rPr>
            </w:pPr>
          </w:p>
        </w:tc>
        <w:tc>
          <w:tcPr>
            <w:tcW w:w="4129" w:type="dxa"/>
            <w:shd w:val="clear" w:color="auto" w:fill="auto"/>
          </w:tcPr>
          <w:p w14:paraId="5A5BED13" w14:textId="29D731FF" w:rsidR="007E6564" w:rsidRPr="00D902AA" w:rsidRDefault="007E6564" w:rsidP="007E6564">
            <w:pPr>
              <w:pStyle w:val="TAh0"/>
            </w:pPr>
          </w:p>
        </w:tc>
        <w:tc>
          <w:tcPr>
            <w:tcW w:w="1361" w:type="dxa"/>
            <w:shd w:val="clear" w:color="auto" w:fill="auto"/>
          </w:tcPr>
          <w:p w14:paraId="13A2CEAB" w14:textId="2A2D6061" w:rsidR="007E6564" w:rsidRPr="007E6564" w:rsidRDefault="007E6564" w:rsidP="007E6564">
            <w:pPr>
              <w:pStyle w:val="TAh0"/>
              <w:rPr>
                <w:b/>
                <w:bCs/>
                <w:color w:val="FF0000"/>
              </w:rPr>
            </w:pPr>
          </w:p>
        </w:tc>
        <w:tc>
          <w:tcPr>
            <w:tcW w:w="4129" w:type="dxa"/>
            <w:shd w:val="clear" w:color="auto" w:fill="auto"/>
          </w:tcPr>
          <w:p w14:paraId="67DF24A6" w14:textId="77777777" w:rsidR="007E6564" w:rsidRPr="00644C82" w:rsidRDefault="007E6564" w:rsidP="007E6564">
            <w:pPr>
              <w:pStyle w:val="TAh0"/>
              <w:rPr>
                <w:color w:val="FF0000"/>
              </w:rPr>
            </w:pPr>
          </w:p>
        </w:tc>
        <w:tc>
          <w:tcPr>
            <w:tcW w:w="2562" w:type="dxa"/>
            <w:shd w:val="clear" w:color="auto" w:fill="auto"/>
          </w:tcPr>
          <w:p w14:paraId="768DECC9" w14:textId="6CBD031D" w:rsidR="007E6564" w:rsidRPr="00644C82" w:rsidRDefault="007E6564" w:rsidP="007E6564">
            <w:pPr>
              <w:pStyle w:val="TAh0"/>
              <w:rPr>
                <w:rFonts w:cs="Arial"/>
                <w:sz w:val="16"/>
                <w:szCs w:val="16"/>
              </w:rPr>
            </w:pPr>
          </w:p>
        </w:tc>
      </w:tr>
      <w:tr w:rsidR="008925F3" w:rsidRPr="00054127" w14:paraId="7D199FEB" w14:textId="77777777" w:rsidTr="005C0FBD">
        <w:tc>
          <w:tcPr>
            <w:tcW w:w="889" w:type="dxa"/>
            <w:shd w:val="clear" w:color="auto" w:fill="auto"/>
          </w:tcPr>
          <w:p w14:paraId="265A74CC" w14:textId="77777777" w:rsidR="008925F3" w:rsidRPr="0070561D" w:rsidRDefault="008925F3" w:rsidP="005071A7">
            <w:pPr>
              <w:pStyle w:val="TAh0"/>
              <w:rPr>
                <w:sz w:val="16"/>
                <w:szCs w:val="16"/>
                <w:lang w:val="en-US"/>
              </w:rPr>
            </w:pPr>
            <w:r w:rsidRPr="0070561D">
              <w:rPr>
                <w:sz w:val="16"/>
                <w:szCs w:val="16"/>
                <w:lang w:val="en-US"/>
              </w:rPr>
              <w:t>38.533</w:t>
            </w:r>
          </w:p>
        </w:tc>
        <w:tc>
          <w:tcPr>
            <w:tcW w:w="1360" w:type="dxa"/>
            <w:shd w:val="clear" w:color="auto" w:fill="auto"/>
          </w:tcPr>
          <w:p w14:paraId="773F7113" w14:textId="77777777" w:rsidR="008925F3" w:rsidRPr="00CA1CFD" w:rsidRDefault="008925F3" w:rsidP="005071A7">
            <w:pPr>
              <w:pStyle w:val="TAh0"/>
              <w:rPr>
                <w:b/>
                <w:bCs/>
              </w:rPr>
            </w:pPr>
            <w:r w:rsidRPr="00CA1CFD">
              <w:rPr>
                <w:b/>
                <w:bCs/>
              </w:rPr>
              <w:t>6.5.1.16</w:t>
            </w:r>
          </w:p>
        </w:tc>
        <w:tc>
          <w:tcPr>
            <w:tcW w:w="4129" w:type="dxa"/>
            <w:shd w:val="clear" w:color="auto" w:fill="auto"/>
          </w:tcPr>
          <w:p w14:paraId="57E1E43B" w14:textId="77777777" w:rsidR="008925F3" w:rsidRPr="00E37FF0" w:rsidRDefault="008925F3" w:rsidP="005071A7">
            <w:pPr>
              <w:pStyle w:val="TAh0"/>
            </w:pPr>
            <w:r w:rsidRPr="00D902AA">
              <w:t>NR SA FR1 Radio Link Monitoring In-sync Test for PCell with 3MHz Channel Bandwidth configured with SSB-based RLM RS in DRX mode</w:t>
            </w:r>
          </w:p>
        </w:tc>
        <w:tc>
          <w:tcPr>
            <w:tcW w:w="1361" w:type="dxa"/>
            <w:shd w:val="clear" w:color="auto" w:fill="auto"/>
          </w:tcPr>
          <w:p w14:paraId="0FFD8EDE" w14:textId="77777777" w:rsidR="008925F3" w:rsidRPr="00054127" w:rsidRDefault="008925F3" w:rsidP="005071A7">
            <w:pPr>
              <w:pStyle w:val="TAh0"/>
              <w:rPr>
                <w:b/>
                <w:bCs/>
                <w:color w:val="FF0000"/>
              </w:rPr>
            </w:pPr>
          </w:p>
        </w:tc>
        <w:tc>
          <w:tcPr>
            <w:tcW w:w="4129" w:type="dxa"/>
            <w:shd w:val="clear" w:color="auto" w:fill="auto"/>
          </w:tcPr>
          <w:p w14:paraId="0D5E8F8D" w14:textId="77777777" w:rsidR="008925F3" w:rsidRPr="00054127" w:rsidRDefault="008925F3" w:rsidP="005071A7">
            <w:pPr>
              <w:pStyle w:val="TAh0"/>
              <w:rPr>
                <w:color w:val="FF0000"/>
              </w:rPr>
            </w:pPr>
            <w:r w:rsidRPr="00644C82">
              <w:rPr>
                <w:color w:val="FF0000"/>
              </w:rPr>
              <w:t>NR SA FR1 radio link monitoring In-sync Test for PCell with 3MHz Channel Bandwidth configured with SSB-based RLM RS in DRX mode</w:t>
            </w:r>
          </w:p>
        </w:tc>
        <w:tc>
          <w:tcPr>
            <w:tcW w:w="2562" w:type="dxa"/>
            <w:shd w:val="clear" w:color="auto" w:fill="auto"/>
          </w:tcPr>
          <w:p w14:paraId="7FB5D0D6" w14:textId="77777777" w:rsidR="008925F3" w:rsidRPr="00054127" w:rsidRDefault="008925F3" w:rsidP="005071A7">
            <w:pPr>
              <w:pStyle w:val="TAh0"/>
              <w:rPr>
                <w:rFonts w:cs="Arial"/>
                <w:sz w:val="16"/>
                <w:szCs w:val="16"/>
              </w:rPr>
            </w:pPr>
            <w:r w:rsidRPr="00644C82">
              <w:rPr>
                <w:rFonts w:cs="Arial"/>
                <w:sz w:val="16"/>
                <w:szCs w:val="16"/>
              </w:rPr>
              <w:t>Test case title updated</w:t>
            </w:r>
          </w:p>
        </w:tc>
      </w:tr>
      <w:tr w:rsidR="00336629" w:rsidRPr="00054127" w14:paraId="345E5662" w14:textId="77777777" w:rsidTr="005C0FBD">
        <w:tc>
          <w:tcPr>
            <w:tcW w:w="889" w:type="dxa"/>
            <w:shd w:val="clear" w:color="auto" w:fill="auto"/>
          </w:tcPr>
          <w:p w14:paraId="33956232" w14:textId="3E2FE935" w:rsidR="00336629" w:rsidRPr="0070561D" w:rsidRDefault="00336629" w:rsidP="00336629">
            <w:pPr>
              <w:pStyle w:val="TAh0"/>
              <w:rPr>
                <w:sz w:val="16"/>
                <w:szCs w:val="16"/>
                <w:lang w:val="en-US"/>
              </w:rPr>
            </w:pPr>
            <w:r w:rsidRPr="0070561D">
              <w:rPr>
                <w:sz w:val="16"/>
                <w:szCs w:val="16"/>
                <w:lang w:val="en-US"/>
              </w:rPr>
              <w:t>38.533</w:t>
            </w:r>
          </w:p>
        </w:tc>
        <w:tc>
          <w:tcPr>
            <w:tcW w:w="1360" w:type="dxa"/>
            <w:shd w:val="clear" w:color="auto" w:fill="auto"/>
          </w:tcPr>
          <w:p w14:paraId="04E4EA70" w14:textId="55833242" w:rsidR="00336629" w:rsidRPr="008C4B56" w:rsidRDefault="00336629" w:rsidP="00336629">
            <w:pPr>
              <w:pStyle w:val="TAh0"/>
              <w:rPr>
                <w:b/>
                <w:bCs/>
              </w:rPr>
            </w:pPr>
            <w:r w:rsidRPr="008C4B56">
              <w:rPr>
                <w:b/>
                <w:bCs/>
              </w:rPr>
              <w:t>6.3.2.4.2</w:t>
            </w:r>
          </w:p>
        </w:tc>
        <w:tc>
          <w:tcPr>
            <w:tcW w:w="4129" w:type="dxa"/>
            <w:shd w:val="clear" w:color="auto" w:fill="auto"/>
          </w:tcPr>
          <w:p w14:paraId="5D028F18" w14:textId="4D19250E" w:rsidR="00336629" w:rsidRPr="00D902AA" w:rsidRDefault="00336629" w:rsidP="00336629">
            <w:pPr>
              <w:pStyle w:val="TAh0"/>
            </w:pPr>
            <w:r w:rsidRPr="002D53F1">
              <w:t>NR SA FR1 PDCCH-ordered RACH to an inter-frequency candidate cell for LTM</w:t>
            </w:r>
          </w:p>
        </w:tc>
        <w:tc>
          <w:tcPr>
            <w:tcW w:w="1361" w:type="dxa"/>
            <w:shd w:val="clear" w:color="auto" w:fill="auto"/>
          </w:tcPr>
          <w:p w14:paraId="463885B4" w14:textId="77777777" w:rsidR="00336629" w:rsidRPr="00054127" w:rsidRDefault="00336629" w:rsidP="00336629">
            <w:pPr>
              <w:pStyle w:val="TAh0"/>
              <w:rPr>
                <w:b/>
                <w:bCs/>
                <w:color w:val="FF0000"/>
              </w:rPr>
            </w:pPr>
          </w:p>
        </w:tc>
        <w:tc>
          <w:tcPr>
            <w:tcW w:w="4129" w:type="dxa"/>
            <w:shd w:val="clear" w:color="auto" w:fill="auto"/>
          </w:tcPr>
          <w:p w14:paraId="016E1925" w14:textId="75F2A9A5" w:rsidR="00336629" w:rsidRPr="00644C82" w:rsidRDefault="00336629" w:rsidP="00336629">
            <w:pPr>
              <w:pStyle w:val="TAh0"/>
              <w:rPr>
                <w:color w:val="FF0000"/>
              </w:rPr>
            </w:pPr>
            <w:r w:rsidRPr="00174834">
              <w:rPr>
                <w:color w:val="FF0000"/>
              </w:rPr>
              <w:t>NR SA FR1-FR1 PDCCH-ordered RACH to an candidate cell for LTM</w:t>
            </w:r>
          </w:p>
        </w:tc>
        <w:tc>
          <w:tcPr>
            <w:tcW w:w="2562" w:type="dxa"/>
            <w:shd w:val="clear" w:color="auto" w:fill="auto"/>
          </w:tcPr>
          <w:p w14:paraId="77C7503E" w14:textId="10818589" w:rsidR="00336629" w:rsidRPr="00644C82" w:rsidRDefault="00336629" w:rsidP="00336629">
            <w:pPr>
              <w:pStyle w:val="TAh0"/>
              <w:rPr>
                <w:rFonts w:cs="Arial"/>
                <w:sz w:val="16"/>
                <w:szCs w:val="16"/>
              </w:rPr>
            </w:pPr>
            <w:r w:rsidRPr="00644C82">
              <w:rPr>
                <w:rFonts w:cs="Arial"/>
                <w:sz w:val="16"/>
                <w:szCs w:val="16"/>
              </w:rPr>
              <w:t>Test case title updated</w:t>
            </w:r>
          </w:p>
        </w:tc>
      </w:tr>
      <w:tr w:rsidR="00336629" w:rsidRPr="00054127" w14:paraId="76FD8F8C" w14:textId="77777777" w:rsidTr="005C0FBD">
        <w:tc>
          <w:tcPr>
            <w:tcW w:w="889" w:type="dxa"/>
            <w:shd w:val="clear" w:color="auto" w:fill="auto"/>
          </w:tcPr>
          <w:p w14:paraId="1AB81E99" w14:textId="4F126933" w:rsidR="00336629" w:rsidRPr="0070561D" w:rsidRDefault="00336629" w:rsidP="00336629">
            <w:pPr>
              <w:pStyle w:val="TAh0"/>
              <w:rPr>
                <w:sz w:val="16"/>
                <w:szCs w:val="16"/>
                <w:lang w:val="en-US"/>
              </w:rPr>
            </w:pPr>
            <w:r w:rsidRPr="0070561D">
              <w:rPr>
                <w:sz w:val="16"/>
                <w:szCs w:val="16"/>
                <w:lang w:val="en-US"/>
              </w:rPr>
              <w:t>38.533</w:t>
            </w:r>
          </w:p>
        </w:tc>
        <w:tc>
          <w:tcPr>
            <w:tcW w:w="1360" w:type="dxa"/>
            <w:shd w:val="clear" w:color="auto" w:fill="auto"/>
          </w:tcPr>
          <w:p w14:paraId="247AA029" w14:textId="4875BA23" w:rsidR="00336629" w:rsidRPr="008C4B56" w:rsidRDefault="00336629" w:rsidP="00336629">
            <w:pPr>
              <w:pStyle w:val="TAh0"/>
              <w:rPr>
                <w:b/>
                <w:bCs/>
              </w:rPr>
            </w:pPr>
            <w:r w:rsidRPr="008C4B56">
              <w:rPr>
                <w:b/>
                <w:bCs/>
              </w:rPr>
              <w:t>6.3.4.1</w:t>
            </w:r>
          </w:p>
        </w:tc>
        <w:tc>
          <w:tcPr>
            <w:tcW w:w="4129" w:type="dxa"/>
            <w:shd w:val="clear" w:color="auto" w:fill="auto"/>
          </w:tcPr>
          <w:p w14:paraId="0F5F10CD" w14:textId="794119B0" w:rsidR="00336629" w:rsidRPr="00D902AA" w:rsidRDefault="00336629" w:rsidP="00336629">
            <w:pPr>
              <w:pStyle w:val="TAh0"/>
            </w:pPr>
            <w:r w:rsidRPr="00D359CF">
              <w:t>NR SA FR1 RACH-based Intra-frequency PCell switch from FR1 to FR1</w:t>
            </w:r>
          </w:p>
        </w:tc>
        <w:tc>
          <w:tcPr>
            <w:tcW w:w="1361" w:type="dxa"/>
            <w:shd w:val="clear" w:color="auto" w:fill="auto"/>
          </w:tcPr>
          <w:p w14:paraId="4D143C06" w14:textId="77777777" w:rsidR="00336629" w:rsidRPr="00054127" w:rsidRDefault="00336629" w:rsidP="00336629">
            <w:pPr>
              <w:pStyle w:val="TAh0"/>
              <w:rPr>
                <w:b/>
                <w:bCs/>
                <w:color w:val="FF0000"/>
              </w:rPr>
            </w:pPr>
          </w:p>
        </w:tc>
        <w:tc>
          <w:tcPr>
            <w:tcW w:w="4129" w:type="dxa"/>
            <w:shd w:val="clear" w:color="auto" w:fill="auto"/>
          </w:tcPr>
          <w:p w14:paraId="1C4F8AD3" w14:textId="5B9789FF" w:rsidR="00336629" w:rsidRPr="00336629" w:rsidRDefault="00336629" w:rsidP="00336629">
            <w:pPr>
              <w:pStyle w:val="TAh0"/>
              <w:rPr>
                <w:color w:val="FF0000"/>
              </w:rPr>
            </w:pPr>
            <w:r w:rsidRPr="00336629">
              <w:rPr>
                <w:color w:val="FF0000"/>
              </w:rPr>
              <w:t>NR SA FR1 RACH-based PCell switch from FR1 to FR1</w:t>
            </w:r>
          </w:p>
        </w:tc>
        <w:tc>
          <w:tcPr>
            <w:tcW w:w="2562" w:type="dxa"/>
            <w:shd w:val="clear" w:color="auto" w:fill="auto"/>
          </w:tcPr>
          <w:p w14:paraId="328D6F8F" w14:textId="53EC9875" w:rsidR="00336629" w:rsidRPr="00644C82" w:rsidRDefault="00336629" w:rsidP="00336629">
            <w:pPr>
              <w:pStyle w:val="TAh0"/>
              <w:rPr>
                <w:rFonts w:cs="Arial"/>
                <w:sz w:val="16"/>
                <w:szCs w:val="16"/>
              </w:rPr>
            </w:pPr>
            <w:r w:rsidRPr="00644C82">
              <w:rPr>
                <w:rFonts w:cs="Arial"/>
                <w:sz w:val="16"/>
                <w:szCs w:val="16"/>
              </w:rPr>
              <w:t>Test case title updated</w:t>
            </w:r>
          </w:p>
        </w:tc>
      </w:tr>
      <w:tr w:rsidR="00336629" w:rsidRPr="00054127" w14:paraId="3D942C8E" w14:textId="77777777" w:rsidTr="005C0FBD">
        <w:tc>
          <w:tcPr>
            <w:tcW w:w="889" w:type="dxa"/>
            <w:shd w:val="clear" w:color="auto" w:fill="auto"/>
          </w:tcPr>
          <w:p w14:paraId="2890DB4F" w14:textId="105AA64B" w:rsidR="00336629" w:rsidRPr="0070561D" w:rsidRDefault="00336629" w:rsidP="00336629">
            <w:pPr>
              <w:pStyle w:val="TAh0"/>
              <w:rPr>
                <w:sz w:val="16"/>
                <w:szCs w:val="16"/>
                <w:lang w:val="en-US"/>
              </w:rPr>
            </w:pPr>
            <w:r w:rsidRPr="0070561D">
              <w:rPr>
                <w:sz w:val="16"/>
                <w:szCs w:val="16"/>
                <w:lang w:val="en-US"/>
              </w:rPr>
              <w:t>38.533</w:t>
            </w:r>
          </w:p>
        </w:tc>
        <w:tc>
          <w:tcPr>
            <w:tcW w:w="1360" w:type="dxa"/>
            <w:shd w:val="clear" w:color="auto" w:fill="auto"/>
          </w:tcPr>
          <w:p w14:paraId="583A1EDE" w14:textId="6772A203" w:rsidR="00336629" w:rsidRPr="008C4B56" w:rsidRDefault="00336629" w:rsidP="00336629">
            <w:pPr>
              <w:pStyle w:val="TAh0"/>
              <w:rPr>
                <w:b/>
                <w:bCs/>
              </w:rPr>
            </w:pPr>
            <w:r w:rsidRPr="008C4B56">
              <w:rPr>
                <w:b/>
                <w:bCs/>
              </w:rPr>
              <w:t>6.3.4.2</w:t>
            </w:r>
          </w:p>
        </w:tc>
        <w:tc>
          <w:tcPr>
            <w:tcW w:w="4129" w:type="dxa"/>
            <w:shd w:val="clear" w:color="auto" w:fill="auto"/>
          </w:tcPr>
          <w:p w14:paraId="48BF1B31" w14:textId="5183737E" w:rsidR="00336629" w:rsidRPr="00D902AA" w:rsidRDefault="00336629" w:rsidP="00336629">
            <w:pPr>
              <w:pStyle w:val="TAh0"/>
            </w:pPr>
            <w:r w:rsidRPr="00D359CF">
              <w:t>NR SA FR1 RACH based Inter-frequency LTM PCell switch from FR1 to FR1</w:t>
            </w:r>
          </w:p>
        </w:tc>
        <w:tc>
          <w:tcPr>
            <w:tcW w:w="1361" w:type="dxa"/>
            <w:shd w:val="clear" w:color="auto" w:fill="auto"/>
          </w:tcPr>
          <w:p w14:paraId="6682F9E5" w14:textId="77777777" w:rsidR="00336629" w:rsidRPr="00054127" w:rsidRDefault="00336629" w:rsidP="00336629">
            <w:pPr>
              <w:pStyle w:val="TAh0"/>
              <w:rPr>
                <w:b/>
                <w:bCs/>
                <w:color w:val="FF0000"/>
              </w:rPr>
            </w:pPr>
          </w:p>
        </w:tc>
        <w:tc>
          <w:tcPr>
            <w:tcW w:w="4129" w:type="dxa"/>
            <w:shd w:val="clear" w:color="auto" w:fill="auto"/>
          </w:tcPr>
          <w:p w14:paraId="49B9B0E4" w14:textId="5F95F17F" w:rsidR="00336629" w:rsidRPr="00336629" w:rsidRDefault="00336629" w:rsidP="00336629">
            <w:pPr>
              <w:pStyle w:val="TAh0"/>
              <w:rPr>
                <w:color w:val="FF0000"/>
              </w:rPr>
            </w:pPr>
            <w:r w:rsidRPr="00336629">
              <w:rPr>
                <w:color w:val="FF0000"/>
              </w:rPr>
              <w:t>NR SA FR1-FR1 RACH based LTM PCell switch from FR1 to FR1</w:t>
            </w:r>
          </w:p>
        </w:tc>
        <w:tc>
          <w:tcPr>
            <w:tcW w:w="2562" w:type="dxa"/>
            <w:shd w:val="clear" w:color="auto" w:fill="auto"/>
          </w:tcPr>
          <w:p w14:paraId="73C3E77A" w14:textId="36A1A97B" w:rsidR="00336629" w:rsidRPr="00644C82" w:rsidRDefault="00336629" w:rsidP="00336629">
            <w:pPr>
              <w:pStyle w:val="TAh0"/>
              <w:rPr>
                <w:rFonts w:cs="Arial"/>
                <w:sz w:val="16"/>
                <w:szCs w:val="16"/>
              </w:rPr>
            </w:pPr>
            <w:r w:rsidRPr="00644C82">
              <w:rPr>
                <w:rFonts w:cs="Arial"/>
                <w:sz w:val="16"/>
                <w:szCs w:val="16"/>
              </w:rPr>
              <w:t>Test case title updated</w:t>
            </w:r>
          </w:p>
        </w:tc>
      </w:tr>
      <w:tr w:rsidR="00336629" w:rsidRPr="00054127" w14:paraId="0DD8C11F" w14:textId="77777777" w:rsidTr="005C0FBD">
        <w:tc>
          <w:tcPr>
            <w:tcW w:w="889" w:type="dxa"/>
            <w:shd w:val="clear" w:color="auto" w:fill="auto"/>
          </w:tcPr>
          <w:p w14:paraId="7599A80A" w14:textId="00AA39C8" w:rsidR="00336629" w:rsidRPr="0070561D" w:rsidRDefault="00336629" w:rsidP="00336629">
            <w:pPr>
              <w:pStyle w:val="TAh0"/>
              <w:rPr>
                <w:sz w:val="16"/>
                <w:szCs w:val="16"/>
                <w:lang w:val="en-US"/>
              </w:rPr>
            </w:pPr>
            <w:r w:rsidRPr="0070561D">
              <w:rPr>
                <w:sz w:val="16"/>
                <w:szCs w:val="16"/>
                <w:lang w:val="en-US"/>
              </w:rPr>
              <w:t>38.533</w:t>
            </w:r>
          </w:p>
        </w:tc>
        <w:tc>
          <w:tcPr>
            <w:tcW w:w="1360" w:type="dxa"/>
            <w:shd w:val="clear" w:color="auto" w:fill="auto"/>
          </w:tcPr>
          <w:p w14:paraId="22D08823" w14:textId="33BE2A01" w:rsidR="00336629" w:rsidRPr="008C4B56" w:rsidRDefault="00336629" w:rsidP="00336629">
            <w:pPr>
              <w:pStyle w:val="TAh0"/>
              <w:rPr>
                <w:b/>
                <w:bCs/>
              </w:rPr>
            </w:pPr>
            <w:r w:rsidRPr="008C4B56">
              <w:rPr>
                <w:b/>
                <w:bCs/>
              </w:rPr>
              <w:t>6.3.4.3</w:t>
            </w:r>
          </w:p>
        </w:tc>
        <w:tc>
          <w:tcPr>
            <w:tcW w:w="4129" w:type="dxa"/>
            <w:shd w:val="clear" w:color="auto" w:fill="auto"/>
          </w:tcPr>
          <w:p w14:paraId="35036DF9" w14:textId="3AF29199" w:rsidR="00336629" w:rsidRPr="00D902AA" w:rsidRDefault="00336629" w:rsidP="00336629">
            <w:pPr>
              <w:pStyle w:val="TAh0"/>
            </w:pPr>
            <w:r w:rsidRPr="00D359CF">
              <w:t>NR SA FR1 RACH-less Intra-frequency PCell switch from FR1 to FR1</w:t>
            </w:r>
          </w:p>
        </w:tc>
        <w:tc>
          <w:tcPr>
            <w:tcW w:w="1361" w:type="dxa"/>
            <w:shd w:val="clear" w:color="auto" w:fill="auto"/>
          </w:tcPr>
          <w:p w14:paraId="5F9EB954" w14:textId="77777777" w:rsidR="00336629" w:rsidRPr="00054127" w:rsidRDefault="00336629" w:rsidP="00336629">
            <w:pPr>
              <w:pStyle w:val="TAh0"/>
              <w:rPr>
                <w:b/>
                <w:bCs/>
                <w:color w:val="FF0000"/>
              </w:rPr>
            </w:pPr>
          </w:p>
        </w:tc>
        <w:tc>
          <w:tcPr>
            <w:tcW w:w="4129" w:type="dxa"/>
            <w:shd w:val="clear" w:color="auto" w:fill="auto"/>
          </w:tcPr>
          <w:p w14:paraId="6738BD7B" w14:textId="165E8AA1" w:rsidR="00336629" w:rsidRPr="00336629" w:rsidRDefault="00336629" w:rsidP="00336629">
            <w:pPr>
              <w:pStyle w:val="TAh0"/>
              <w:rPr>
                <w:color w:val="FF0000"/>
              </w:rPr>
            </w:pPr>
            <w:r w:rsidRPr="00336629">
              <w:rPr>
                <w:color w:val="FF0000"/>
              </w:rPr>
              <w:t>NR SA FR1 RACH-less PCell switch from FR1 to FR1</w:t>
            </w:r>
          </w:p>
        </w:tc>
        <w:tc>
          <w:tcPr>
            <w:tcW w:w="2562" w:type="dxa"/>
            <w:shd w:val="clear" w:color="auto" w:fill="auto"/>
          </w:tcPr>
          <w:p w14:paraId="06C9FC17" w14:textId="72EF9984" w:rsidR="00336629" w:rsidRPr="00644C82" w:rsidRDefault="00336629" w:rsidP="00336629">
            <w:pPr>
              <w:pStyle w:val="TAh0"/>
              <w:rPr>
                <w:rFonts w:cs="Arial"/>
                <w:sz w:val="16"/>
                <w:szCs w:val="16"/>
              </w:rPr>
            </w:pPr>
            <w:r w:rsidRPr="00644C82">
              <w:rPr>
                <w:rFonts w:cs="Arial"/>
                <w:sz w:val="16"/>
                <w:szCs w:val="16"/>
              </w:rPr>
              <w:t>Test case title updated</w:t>
            </w:r>
          </w:p>
        </w:tc>
      </w:tr>
      <w:tr w:rsidR="00336629" w:rsidRPr="00054127" w14:paraId="221FA4C5" w14:textId="77777777" w:rsidTr="005C0FBD">
        <w:tc>
          <w:tcPr>
            <w:tcW w:w="889" w:type="dxa"/>
            <w:shd w:val="clear" w:color="auto" w:fill="auto"/>
          </w:tcPr>
          <w:p w14:paraId="4F6A94AD" w14:textId="1D77596B" w:rsidR="00336629" w:rsidRPr="0070561D" w:rsidRDefault="00336629" w:rsidP="00336629">
            <w:pPr>
              <w:pStyle w:val="TAh0"/>
              <w:rPr>
                <w:sz w:val="16"/>
                <w:szCs w:val="16"/>
                <w:lang w:val="en-US"/>
              </w:rPr>
            </w:pPr>
            <w:r w:rsidRPr="0070561D">
              <w:rPr>
                <w:sz w:val="16"/>
                <w:szCs w:val="16"/>
                <w:lang w:val="en-US"/>
              </w:rPr>
              <w:t>38.533</w:t>
            </w:r>
          </w:p>
        </w:tc>
        <w:tc>
          <w:tcPr>
            <w:tcW w:w="1360" w:type="dxa"/>
            <w:shd w:val="clear" w:color="auto" w:fill="auto"/>
          </w:tcPr>
          <w:p w14:paraId="46D69DF1" w14:textId="215E24D5" w:rsidR="00336629" w:rsidRPr="008C4B56" w:rsidRDefault="00336629" w:rsidP="00336629">
            <w:pPr>
              <w:pStyle w:val="TAh0"/>
              <w:rPr>
                <w:b/>
                <w:bCs/>
              </w:rPr>
            </w:pPr>
            <w:r w:rsidRPr="008C4B56">
              <w:rPr>
                <w:b/>
                <w:bCs/>
              </w:rPr>
              <w:t>6.3.4.4</w:t>
            </w:r>
          </w:p>
        </w:tc>
        <w:tc>
          <w:tcPr>
            <w:tcW w:w="4129" w:type="dxa"/>
            <w:shd w:val="clear" w:color="auto" w:fill="auto"/>
          </w:tcPr>
          <w:p w14:paraId="32761260" w14:textId="06C878D8" w:rsidR="00336629" w:rsidRPr="00D902AA" w:rsidRDefault="00336629" w:rsidP="00336629">
            <w:pPr>
              <w:pStyle w:val="TAh0"/>
            </w:pPr>
            <w:r w:rsidRPr="00D359CF">
              <w:t>NR SA FR1 RACH-less Intra-frequency PCell switch from FR1 to FR1 without L1-RSRP measurement</w:t>
            </w:r>
          </w:p>
        </w:tc>
        <w:tc>
          <w:tcPr>
            <w:tcW w:w="1361" w:type="dxa"/>
            <w:shd w:val="clear" w:color="auto" w:fill="auto"/>
          </w:tcPr>
          <w:p w14:paraId="76ABAEF5" w14:textId="77777777" w:rsidR="00336629" w:rsidRPr="00054127" w:rsidRDefault="00336629" w:rsidP="00336629">
            <w:pPr>
              <w:pStyle w:val="TAh0"/>
              <w:rPr>
                <w:b/>
                <w:bCs/>
                <w:color w:val="FF0000"/>
              </w:rPr>
            </w:pPr>
          </w:p>
        </w:tc>
        <w:tc>
          <w:tcPr>
            <w:tcW w:w="4129" w:type="dxa"/>
            <w:shd w:val="clear" w:color="auto" w:fill="auto"/>
          </w:tcPr>
          <w:p w14:paraId="3363F526" w14:textId="43F8EEC5" w:rsidR="00336629" w:rsidRPr="00336629" w:rsidRDefault="00336629" w:rsidP="00336629">
            <w:pPr>
              <w:pStyle w:val="TAh0"/>
              <w:rPr>
                <w:color w:val="FF0000"/>
              </w:rPr>
            </w:pPr>
            <w:r w:rsidRPr="00336629">
              <w:rPr>
                <w:color w:val="FF0000"/>
              </w:rPr>
              <w:t>NR SA FR1 RACH-less PCell switch from FR1 to FR1 without L1-RSRP measurement</w:t>
            </w:r>
          </w:p>
        </w:tc>
        <w:tc>
          <w:tcPr>
            <w:tcW w:w="2562" w:type="dxa"/>
            <w:shd w:val="clear" w:color="auto" w:fill="auto"/>
          </w:tcPr>
          <w:p w14:paraId="1CC08E4B" w14:textId="6CE141E1" w:rsidR="00336629" w:rsidRPr="00644C82" w:rsidRDefault="00336629" w:rsidP="00336629">
            <w:pPr>
              <w:pStyle w:val="TAh0"/>
              <w:rPr>
                <w:rFonts w:cs="Arial"/>
                <w:sz w:val="16"/>
                <w:szCs w:val="16"/>
              </w:rPr>
            </w:pPr>
            <w:r w:rsidRPr="00644C82">
              <w:rPr>
                <w:rFonts w:cs="Arial"/>
                <w:sz w:val="16"/>
                <w:szCs w:val="16"/>
              </w:rPr>
              <w:t>Test case title updated</w:t>
            </w:r>
          </w:p>
        </w:tc>
      </w:tr>
      <w:tr w:rsidR="005C0FBD" w:rsidRPr="0070561D" w14:paraId="6823DA2D" w14:textId="77777777" w:rsidTr="005C0FBD">
        <w:tc>
          <w:tcPr>
            <w:tcW w:w="889" w:type="dxa"/>
            <w:shd w:val="clear" w:color="auto" w:fill="auto"/>
          </w:tcPr>
          <w:p w14:paraId="71861C75" w14:textId="77777777" w:rsidR="005C0FBD" w:rsidRPr="0070561D" w:rsidRDefault="005C0FBD" w:rsidP="005071A7">
            <w:pPr>
              <w:pStyle w:val="TAh0"/>
              <w:rPr>
                <w:sz w:val="16"/>
                <w:szCs w:val="16"/>
                <w:lang w:val="en-US"/>
              </w:rPr>
            </w:pPr>
            <w:r w:rsidRPr="0070561D">
              <w:rPr>
                <w:sz w:val="16"/>
                <w:szCs w:val="16"/>
                <w:lang w:val="en-US"/>
              </w:rPr>
              <w:t>38.533</w:t>
            </w:r>
          </w:p>
        </w:tc>
        <w:tc>
          <w:tcPr>
            <w:tcW w:w="1360" w:type="dxa"/>
            <w:shd w:val="clear" w:color="auto" w:fill="auto"/>
          </w:tcPr>
          <w:p w14:paraId="40FE9CBB" w14:textId="77777777" w:rsidR="005C0FBD" w:rsidRPr="00CA1CFD" w:rsidRDefault="005C0FBD" w:rsidP="005071A7">
            <w:pPr>
              <w:pStyle w:val="TAh0"/>
              <w:rPr>
                <w:rFonts w:cs="Arial"/>
                <w:b/>
                <w:bCs/>
                <w:sz w:val="16"/>
                <w:szCs w:val="16"/>
              </w:rPr>
            </w:pPr>
            <w:r w:rsidRPr="00CA1CFD">
              <w:rPr>
                <w:b/>
                <w:bCs/>
              </w:rPr>
              <w:t>6.5.1.16</w:t>
            </w:r>
          </w:p>
        </w:tc>
        <w:tc>
          <w:tcPr>
            <w:tcW w:w="4129" w:type="dxa"/>
            <w:shd w:val="clear" w:color="auto" w:fill="auto"/>
          </w:tcPr>
          <w:p w14:paraId="02CF7EE4" w14:textId="77777777" w:rsidR="005C0FBD" w:rsidRPr="0070561D" w:rsidRDefault="005C0FBD" w:rsidP="005071A7">
            <w:pPr>
              <w:pStyle w:val="TAh0"/>
              <w:rPr>
                <w:rFonts w:cs="Arial"/>
                <w:sz w:val="16"/>
                <w:szCs w:val="16"/>
              </w:rPr>
            </w:pPr>
            <w:r w:rsidRPr="00E37FF0">
              <w:t>NR SA FR1 Radio Link Monitoring In-sync Test for PCell with 3MHz Channel Bandwidth configured with SSB-based RLM RS in DRX mode</w:t>
            </w:r>
          </w:p>
        </w:tc>
        <w:tc>
          <w:tcPr>
            <w:tcW w:w="1361" w:type="dxa"/>
            <w:shd w:val="clear" w:color="auto" w:fill="auto"/>
          </w:tcPr>
          <w:p w14:paraId="6D4392D8" w14:textId="77777777" w:rsidR="005C0FBD" w:rsidRPr="00054127" w:rsidRDefault="005C0FBD" w:rsidP="005071A7">
            <w:pPr>
              <w:pStyle w:val="TAh0"/>
              <w:rPr>
                <w:rFonts w:cs="Arial"/>
                <w:b/>
                <w:bCs/>
                <w:color w:val="FF0000"/>
                <w:sz w:val="16"/>
                <w:szCs w:val="16"/>
              </w:rPr>
            </w:pPr>
            <w:r w:rsidRPr="00054127">
              <w:rPr>
                <w:b/>
                <w:bCs/>
                <w:color w:val="FF0000"/>
              </w:rPr>
              <w:t>6.5.1.15</w:t>
            </w:r>
          </w:p>
        </w:tc>
        <w:tc>
          <w:tcPr>
            <w:tcW w:w="4129" w:type="dxa"/>
            <w:shd w:val="clear" w:color="auto" w:fill="auto"/>
          </w:tcPr>
          <w:p w14:paraId="54655424" w14:textId="77777777" w:rsidR="005C0FBD" w:rsidRPr="00054127" w:rsidRDefault="005C0FBD" w:rsidP="005071A7">
            <w:pPr>
              <w:pStyle w:val="TAh0"/>
              <w:rPr>
                <w:rFonts w:cs="Arial"/>
                <w:color w:val="FF0000"/>
                <w:sz w:val="16"/>
                <w:szCs w:val="16"/>
              </w:rPr>
            </w:pPr>
            <w:r w:rsidRPr="00054127">
              <w:rPr>
                <w:color w:val="FF0000"/>
              </w:rPr>
              <w:t>NR SA FR1 radio link monitoring In-sync Test for PCell with 3MHz Channel Bandwidth configured with SSB-based RLM RS in non-DRX mode</w:t>
            </w:r>
          </w:p>
        </w:tc>
        <w:tc>
          <w:tcPr>
            <w:tcW w:w="2562" w:type="dxa"/>
            <w:shd w:val="clear" w:color="auto" w:fill="auto"/>
          </w:tcPr>
          <w:p w14:paraId="4E59DA98" w14:textId="77777777" w:rsidR="005C0FBD" w:rsidRPr="0070561D" w:rsidRDefault="005C0FBD" w:rsidP="005071A7">
            <w:pPr>
              <w:pStyle w:val="TAh0"/>
              <w:rPr>
                <w:rFonts w:cs="Arial"/>
                <w:sz w:val="16"/>
                <w:szCs w:val="16"/>
              </w:rPr>
            </w:pPr>
            <w:r w:rsidRPr="00054127">
              <w:rPr>
                <w:rFonts w:cs="Arial"/>
                <w:sz w:val="16"/>
                <w:szCs w:val="16"/>
              </w:rPr>
              <w:t>Test case title and clause updated</w:t>
            </w:r>
          </w:p>
        </w:tc>
      </w:tr>
      <w:tr w:rsidR="005C0FBD" w:rsidRPr="00054127" w14:paraId="3C534A55" w14:textId="77777777" w:rsidTr="005C0FBD">
        <w:tc>
          <w:tcPr>
            <w:tcW w:w="889" w:type="dxa"/>
            <w:shd w:val="clear" w:color="auto" w:fill="auto"/>
          </w:tcPr>
          <w:p w14:paraId="4275CBD6" w14:textId="77777777" w:rsidR="005C0FBD" w:rsidRPr="0070561D" w:rsidRDefault="005C0FBD" w:rsidP="005071A7">
            <w:pPr>
              <w:pStyle w:val="TAh0"/>
              <w:rPr>
                <w:sz w:val="16"/>
                <w:szCs w:val="16"/>
                <w:lang w:val="en-US"/>
              </w:rPr>
            </w:pPr>
            <w:r w:rsidRPr="0070561D">
              <w:rPr>
                <w:sz w:val="16"/>
                <w:szCs w:val="16"/>
                <w:lang w:val="en-US"/>
              </w:rPr>
              <w:t>38.533</w:t>
            </w:r>
          </w:p>
        </w:tc>
        <w:tc>
          <w:tcPr>
            <w:tcW w:w="1360" w:type="dxa"/>
            <w:shd w:val="clear" w:color="auto" w:fill="auto"/>
          </w:tcPr>
          <w:p w14:paraId="3C19A244" w14:textId="77777777" w:rsidR="005C0FBD" w:rsidRPr="00CA1CFD" w:rsidRDefault="005C0FBD" w:rsidP="005071A7">
            <w:pPr>
              <w:pStyle w:val="TAh0"/>
              <w:rPr>
                <w:b/>
                <w:bCs/>
              </w:rPr>
            </w:pPr>
            <w:r w:rsidRPr="00CA1CFD">
              <w:rPr>
                <w:b/>
                <w:bCs/>
              </w:rPr>
              <w:t>6.5.1.16</w:t>
            </w:r>
          </w:p>
        </w:tc>
        <w:tc>
          <w:tcPr>
            <w:tcW w:w="4129" w:type="dxa"/>
            <w:shd w:val="clear" w:color="auto" w:fill="auto"/>
          </w:tcPr>
          <w:p w14:paraId="3E72D628" w14:textId="77777777" w:rsidR="005C0FBD" w:rsidRPr="00E37FF0" w:rsidRDefault="005C0FBD" w:rsidP="005071A7">
            <w:pPr>
              <w:pStyle w:val="TAh0"/>
            </w:pPr>
            <w:r w:rsidRPr="00D902AA">
              <w:t>NR SA FR1 Radio Link Monitoring In-sync Test for PCell with 3MHz Channel Bandwidth configured with SSB-based RLM RS in DRX mode</w:t>
            </w:r>
          </w:p>
        </w:tc>
        <w:tc>
          <w:tcPr>
            <w:tcW w:w="1361" w:type="dxa"/>
            <w:shd w:val="clear" w:color="auto" w:fill="auto"/>
          </w:tcPr>
          <w:p w14:paraId="568E92FF" w14:textId="77777777" w:rsidR="005C0FBD" w:rsidRPr="00054127" w:rsidRDefault="005C0FBD" w:rsidP="005071A7">
            <w:pPr>
              <w:pStyle w:val="TAh0"/>
              <w:rPr>
                <w:b/>
                <w:bCs/>
                <w:color w:val="FF0000"/>
              </w:rPr>
            </w:pPr>
          </w:p>
        </w:tc>
        <w:tc>
          <w:tcPr>
            <w:tcW w:w="4129" w:type="dxa"/>
            <w:shd w:val="clear" w:color="auto" w:fill="auto"/>
          </w:tcPr>
          <w:p w14:paraId="36AA3201" w14:textId="77777777" w:rsidR="005C0FBD" w:rsidRPr="00054127" w:rsidRDefault="005C0FBD" w:rsidP="005071A7">
            <w:pPr>
              <w:pStyle w:val="TAh0"/>
              <w:rPr>
                <w:color w:val="FF0000"/>
              </w:rPr>
            </w:pPr>
            <w:r w:rsidRPr="00644C82">
              <w:rPr>
                <w:color w:val="FF0000"/>
              </w:rPr>
              <w:t>NR SA FR1 radio link monitoring In-sync Test for PCell with 3MHz Channel Bandwidth configured with SSB-based RLM RS in DRX mode</w:t>
            </w:r>
          </w:p>
        </w:tc>
        <w:tc>
          <w:tcPr>
            <w:tcW w:w="2562" w:type="dxa"/>
            <w:shd w:val="clear" w:color="auto" w:fill="auto"/>
          </w:tcPr>
          <w:p w14:paraId="3A4D2362" w14:textId="77777777" w:rsidR="005C0FBD" w:rsidRPr="00054127" w:rsidRDefault="005C0FBD" w:rsidP="005071A7">
            <w:pPr>
              <w:pStyle w:val="TAh0"/>
              <w:rPr>
                <w:rFonts w:cs="Arial"/>
                <w:sz w:val="16"/>
                <w:szCs w:val="16"/>
              </w:rPr>
            </w:pPr>
            <w:r w:rsidRPr="00644C82">
              <w:rPr>
                <w:rFonts w:cs="Arial"/>
                <w:sz w:val="16"/>
                <w:szCs w:val="16"/>
              </w:rPr>
              <w:t>Test case title updated</w:t>
            </w:r>
          </w:p>
        </w:tc>
      </w:tr>
      <w:tr w:rsidR="00336629" w:rsidRPr="00054127" w14:paraId="4D5C3AF8" w14:textId="77777777" w:rsidTr="005C0FBD">
        <w:tc>
          <w:tcPr>
            <w:tcW w:w="889" w:type="dxa"/>
            <w:shd w:val="clear" w:color="auto" w:fill="auto"/>
          </w:tcPr>
          <w:p w14:paraId="3DBC9244" w14:textId="06AE1459" w:rsidR="00336629" w:rsidRPr="0070561D" w:rsidRDefault="00336629" w:rsidP="00336629">
            <w:pPr>
              <w:pStyle w:val="TAh0"/>
              <w:rPr>
                <w:sz w:val="16"/>
                <w:szCs w:val="16"/>
                <w:lang w:val="en-US"/>
              </w:rPr>
            </w:pPr>
            <w:r w:rsidRPr="0070561D">
              <w:rPr>
                <w:sz w:val="16"/>
                <w:szCs w:val="16"/>
                <w:lang w:val="en-US"/>
              </w:rPr>
              <w:t>38.533</w:t>
            </w:r>
          </w:p>
        </w:tc>
        <w:tc>
          <w:tcPr>
            <w:tcW w:w="1360" w:type="dxa"/>
            <w:shd w:val="clear" w:color="auto" w:fill="auto"/>
          </w:tcPr>
          <w:p w14:paraId="06440350" w14:textId="644499D7" w:rsidR="00336629" w:rsidRPr="008C4B56" w:rsidRDefault="00336629" w:rsidP="00336629">
            <w:pPr>
              <w:pStyle w:val="TAh0"/>
              <w:rPr>
                <w:b/>
                <w:bCs/>
              </w:rPr>
            </w:pPr>
            <w:r w:rsidRPr="008C4B56">
              <w:rPr>
                <w:rFonts w:cs="Arial"/>
                <w:b/>
                <w:bCs/>
                <w:lang w:eastAsia="en-GB"/>
              </w:rPr>
              <w:t>6.6.26.1</w:t>
            </w:r>
          </w:p>
        </w:tc>
        <w:tc>
          <w:tcPr>
            <w:tcW w:w="4129" w:type="dxa"/>
            <w:shd w:val="clear" w:color="auto" w:fill="auto"/>
          </w:tcPr>
          <w:p w14:paraId="7A3FC7E9" w14:textId="3FB14FF5" w:rsidR="00336629" w:rsidRPr="00D902AA" w:rsidRDefault="00336629" w:rsidP="00336629">
            <w:pPr>
              <w:pStyle w:val="TAh0"/>
            </w:pPr>
            <w:r w:rsidRPr="00F25640">
              <w:t>NR SA FR1 Intra-frequency SSB based L1-RSRP measurement</w:t>
            </w:r>
          </w:p>
        </w:tc>
        <w:tc>
          <w:tcPr>
            <w:tcW w:w="1361" w:type="dxa"/>
            <w:shd w:val="clear" w:color="auto" w:fill="auto"/>
          </w:tcPr>
          <w:p w14:paraId="7BE52A28" w14:textId="77777777" w:rsidR="00336629" w:rsidRPr="00054127" w:rsidRDefault="00336629" w:rsidP="00336629">
            <w:pPr>
              <w:pStyle w:val="TAh0"/>
              <w:rPr>
                <w:b/>
                <w:bCs/>
                <w:color w:val="FF0000"/>
              </w:rPr>
            </w:pPr>
          </w:p>
        </w:tc>
        <w:tc>
          <w:tcPr>
            <w:tcW w:w="4129" w:type="dxa"/>
            <w:shd w:val="clear" w:color="auto" w:fill="auto"/>
          </w:tcPr>
          <w:p w14:paraId="218F2BC1" w14:textId="08660AC6" w:rsidR="00336629" w:rsidRPr="00336629" w:rsidRDefault="00336629" w:rsidP="00336629">
            <w:pPr>
              <w:pStyle w:val="TAh0"/>
              <w:rPr>
                <w:color w:val="FF0000"/>
              </w:rPr>
            </w:pPr>
            <w:r w:rsidRPr="00336629">
              <w:rPr>
                <w:color w:val="FF0000"/>
              </w:rPr>
              <w:t>NR SA FR1 SSB based L1-RSRP measurement</w:t>
            </w:r>
          </w:p>
        </w:tc>
        <w:tc>
          <w:tcPr>
            <w:tcW w:w="2562" w:type="dxa"/>
            <w:shd w:val="clear" w:color="auto" w:fill="auto"/>
          </w:tcPr>
          <w:p w14:paraId="0C8E6242" w14:textId="18A9485B" w:rsidR="00336629" w:rsidRPr="00644C82" w:rsidRDefault="00336629" w:rsidP="00336629">
            <w:pPr>
              <w:pStyle w:val="TAh0"/>
              <w:rPr>
                <w:rFonts w:cs="Arial"/>
                <w:sz w:val="16"/>
                <w:szCs w:val="16"/>
              </w:rPr>
            </w:pPr>
            <w:r w:rsidRPr="00644C82">
              <w:rPr>
                <w:rFonts w:cs="Arial"/>
                <w:sz w:val="16"/>
                <w:szCs w:val="16"/>
              </w:rPr>
              <w:t>Test case title updated</w:t>
            </w:r>
          </w:p>
        </w:tc>
      </w:tr>
      <w:tr w:rsidR="00336629" w:rsidRPr="00054127" w14:paraId="28754C20" w14:textId="77777777" w:rsidTr="005C0FBD">
        <w:tc>
          <w:tcPr>
            <w:tcW w:w="889" w:type="dxa"/>
            <w:shd w:val="clear" w:color="auto" w:fill="auto"/>
          </w:tcPr>
          <w:p w14:paraId="583D0240" w14:textId="5F4F5B55" w:rsidR="00336629" w:rsidRPr="0070561D" w:rsidRDefault="00336629" w:rsidP="00336629">
            <w:pPr>
              <w:pStyle w:val="TAh0"/>
              <w:rPr>
                <w:sz w:val="16"/>
                <w:szCs w:val="16"/>
                <w:lang w:val="en-US"/>
              </w:rPr>
            </w:pPr>
            <w:r w:rsidRPr="0070561D">
              <w:rPr>
                <w:sz w:val="16"/>
                <w:szCs w:val="16"/>
                <w:lang w:val="en-US"/>
              </w:rPr>
              <w:lastRenderedPageBreak/>
              <w:t>38.533</w:t>
            </w:r>
          </w:p>
        </w:tc>
        <w:tc>
          <w:tcPr>
            <w:tcW w:w="1360" w:type="dxa"/>
            <w:shd w:val="clear" w:color="auto" w:fill="auto"/>
          </w:tcPr>
          <w:p w14:paraId="378C2339" w14:textId="04CDFDB4" w:rsidR="00336629" w:rsidRPr="008C4B56" w:rsidRDefault="00336629" w:rsidP="00336629">
            <w:pPr>
              <w:pStyle w:val="TAh0"/>
              <w:rPr>
                <w:b/>
                <w:bCs/>
              </w:rPr>
            </w:pPr>
            <w:r w:rsidRPr="008C4B56">
              <w:rPr>
                <w:b/>
                <w:bCs/>
              </w:rPr>
              <w:t>6.6.27.1</w:t>
            </w:r>
          </w:p>
        </w:tc>
        <w:tc>
          <w:tcPr>
            <w:tcW w:w="4129" w:type="dxa"/>
            <w:shd w:val="clear" w:color="auto" w:fill="auto"/>
          </w:tcPr>
          <w:p w14:paraId="1630109C" w14:textId="1518032B" w:rsidR="00336629" w:rsidRPr="00D902AA" w:rsidRDefault="00336629" w:rsidP="00336629">
            <w:pPr>
              <w:pStyle w:val="TAh0"/>
            </w:pPr>
            <w:r w:rsidRPr="00517318">
              <w:t>NR SA FR1 Inter-frequency SSB based L1-RSRP measurement with measurement gap</w:t>
            </w:r>
          </w:p>
        </w:tc>
        <w:tc>
          <w:tcPr>
            <w:tcW w:w="1361" w:type="dxa"/>
            <w:shd w:val="clear" w:color="auto" w:fill="auto"/>
          </w:tcPr>
          <w:p w14:paraId="4CF9EE6A" w14:textId="77777777" w:rsidR="00336629" w:rsidRPr="00054127" w:rsidRDefault="00336629" w:rsidP="00336629">
            <w:pPr>
              <w:pStyle w:val="TAh0"/>
              <w:rPr>
                <w:b/>
                <w:bCs/>
                <w:color w:val="FF0000"/>
              </w:rPr>
            </w:pPr>
          </w:p>
        </w:tc>
        <w:tc>
          <w:tcPr>
            <w:tcW w:w="4129" w:type="dxa"/>
            <w:shd w:val="clear" w:color="auto" w:fill="auto"/>
          </w:tcPr>
          <w:p w14:paraId="2B3C25C3" w14:textId="4EE044DB" w:rsidR="00336629" w:rsidRPr="00336629" w:rsidRDefault="00336629" w:rsidP="00336629">
            <w:pPr>
              <w:pStyle w:val="TAh0"/>
              <w:rPr>
                <w:color w:val="FF0000"/>
              </w:rPr>
            </w:pPr>
            <w:r w:rsidRPr="00336629">
              <w:rPr>
                <w:color w:val="FF0000"/>
              </w:rPr>
              <w:t>NR SA FR1-FR1 SSB based L1-RSRP measurement with measurement gap</w:t>
            </w:r>
          </w:p>
        </w:tc>
        <w:tc>
          <w:tcPr>
            <w:tcW w:w="2562" w:type="dxa"/>
            <w:shd w:val="clear" w:color="auto" w:fill="auto"/>
          </w:tcPr>
          <w:p w14:paraId="3D8167BB" w14:textId="31498907" w:rsidR="00336629" w:rsidRPr="00644C82" w:rsidRDefault="00336629" w:rsidP="00336629">
            <w:pPr>
              <w:pStyle w:val="TAh0"/>
              <w:rPr>
                <w:rFonts w:cs="Arial"/>
                <w:sz w:val="16"/>
                <w:szCs w:val="16"/>
              </w:rPr>
            </w:pPr>
            <w:r w:rsidRPr="00644C82">
              <w:rPr>
                <w:rFonts w:cs="Arial"/>
                <w:sz w:val="16"/>
                <w:szCs w:val="16"/>
              </w:rPr>
              <w:t>Test case title updated</w:t>
            </w:r>
          </w:p>
        </w:tc>
      </w:tr>
      <w:tr w:rsidR="00336629" w:rsidRPr="00054127" w14:paraId="0BF27E82" w14:textId="77777777" w:rsidTr="005C0FBD">
        <w:tc>
          <w:tcPr>
            <w:tcW w:w="889" w:type="dxa"/>
            <w:shd w:val="clear" w:color="auto" w:fill="auto"/>
          </w:tcPr>
          <w:p w14:paraId="497EB287" w14:textId="026FA888" w:rsidR="00336629" w:rsidRPr="0070561D" w:rsidRDefault="00336629" w:rsidP="00336629">
            <w:pPr>
              <w:pStyle w:val="TAh0"/>
              <w:rPr>
                <w:sz w:val="16"/>
                <w:szCs w:val="16"/>
                <w:lang w:val="en-US"/>
              </w:rPr>
            </w:pPr>
            <w:r w:rsidRPr="0070561D">
              <w:rPr>
                <w:sz w:val="16"/>
                <w:szCs w:val="16"/>
                <w:lang w:val="en-US"/>
              </w:rPr>
              <w:t>38.533</w:t>
            </w:r>
          </w:p>
        </w:tc>
        <w:tc>
          <w:tcPr>
            <w:tcW w:w="1360" w:type="dxa"/>
            <w:shd w:val="clear" w:color="auto" w:fill="auto"/>
          </w:tcPr>
          <w:p w14:paraId="1C93BC43" w14:textId="3A3AECDC" w:rsidR="00336629" w:rsidRPr="008C4B56" w:rsidRDefault="00336629" w:rsidP="00336629">
            <w:pPr>
              <w:pStyle w:val="TAh0"/>
              <w:rPr>
                <w:b/>
                <w:bCs/>
              </w:rPr>
            </w:pPr>
            <w:r w:rsidRPr="008C4B56">
              <w:rPr>
                <w:b/>
                <w:bCs/>
              </w:rPr>
              <w:t>6.6.28.1</w:t>
            </w:r>
          </w:p>
        </w:tc>
        <w:tc>
          <w:tcPr>
            <w:tcW w:w="4129" w:type="dxa"/>
            <w:shd w:val="clear" w:color="auto" w:fill="auto"/>
          </w:tcPr>
          <w:p w14:paraId="6AAA1A4C" w14:textId="49A4B46D" w:rsidR="00336629" w:rsidRPr="00D902AA" w:rsidRDefault="00336629" w:rsidP="00336629">
            <w:pPr>
              <w:pStyle w:val="TAh0"/>
            </w:pPr>
            <w:r w:rsidRPr="00652141">
              <w:t>NR SA FR1 Inter-frequency SSB based L1-RSRP measurement without measurement gap</w:t>
            </w:r>
          </w:p>
        </w:tc>
        <w:tc>
          <w:tcPr>
            <w:tcW w:w="1361" w:type="dxa"/>
            <w:shd w:val="clear" w:color="auto" w:fill="auto"/>
          </w:tcPr>
          <w:p w14:paraId="1ABFCC26" w14:textId="77777777" w:rsidR="00336629" w:rsidRPr="00054127" w:rsidRDefault="00336629" w:rsidP="00336629">
            <w:pPr>
              <w:pStyle w:val="TAh0"/>
              <w:rPr>
                <w:b/>
                <w:bCs/>
                <w:color w:val="FF0000"/>
              </w:rPr>
            </w:pPr>
          </w:p>
        </w:tc>
        <w:tc>
          <w:tcPr>
            <w:tcW w:w="4129" w:type="dxa"/>
            <w:shd w:val="clear" w:color="auto" w:fill="auto"/>
          </w:tcPr>
          <w:p w14:paraId="4B078EEB" w14:textId="4915EB45" w:rsidR="00336629" w:rsidRPr="00336629" w:rsidRDefault="00336629" w:rsidP="00336629">
            <w:pPr>
              <w:pStyle w:val="TAh0"/>
              <w:rPr>
                <w:color w:val="FF0000"/>
              </w:rPr>
            </w:pPr>
            <w:r w:rsidRPr="00336629">
              <w:rPr>
                <w:color w:val="FF0000"/>
              </w:rPr>
              <w:t>NR SA FR1-FR1 SSB based L1-RSRP measurement without measurement gap</w:t>
            </w:r>
          </w:p>
        </w:tc>
        <w:tc>
          <w:tcPr>
            <w:tcW w:w="2562" w:type="dxa"/>
            <w:shd w:val="clear" w:color="auto" w:fill="auto"/>
          </w:tcPr>
          <w:p w14:paraId="7C02A14A" w14:textId="6D1A8D55" w:rsidR="00336629" w:rsidRPr="00644C82" w:rsidRDefault="00336629" w:rsidP="00336629">
            <w:pPr>
              <w:pStyle w:val="TAh0"/>
              <w:rPr>
                <w:rFonts w:cs="Arial"/>
                <w:sz w:val="16"/>
                <w:szCs w:val="16"/>
              </w:rPr>
            </w:pPr>
            <w:r w:rsidRPr="00644C82">
              <w:rPr>
                <w:rFonts w:cs="Arial"/>
                <w:sz w:val="16"/>
                <w:szCs w:val="16"/>
              </w:rPr>
              <w:t>Test case title updated</w:t>
            </w:r>
          </w:p>
        </w:tc>
      </w:tr>
      <w:tr w:rsidR="00336629" w:rsidRPr="00054127" w14:paraId="2C4F517D" w14:textId="77777777" w:rsidTr="005C0FBD">
        <w:tc>
          <w:tcPr>
            <w:tcW w:w="889" w:type="dxa"/>
            <w:shd w:val="clear" w:color="auto" w:fill="auto"/>
          </w:tcPr>
          <w:p w14:paraId="1EC32A3E" w14:textId="10A120B5" w:rsidR="00336629" w:rsidRPr="0070561D" w:rsidRDefault="00336629" w:rsidP="00336629">
            <w:pPr>
              <w:pStyle w:val="TAh0"/>
              <w:rPr>
                <w:sz w:val="16"/>
                <w:szCs w:val="16"/>
                <w:lang w:val="en-US"/>
              </w:rPr>
            </w:pPr>
            <w:r w:rsidRPr="0070561D">
              <w:rPr>
                <w:sz w:val="16"/>
                <w:szCs w:val="16"/>
                <w:lang w:val="en-US"/>
              </w:rPr>
              <w:t>38.533</w:t>
            </w:r>
          </w:p>
        </w:tc>
        <w:tc>
          <w:tcPr>
            <w:tcW w:w="1360" w:type="dxa"/>
            <w:shd w:val="clear" w:color="auto" w:fill="auto"/>
          </w:tcPr>
          <w:p w14:paraId="4038513C" w14:textId="3E19D2E0" w:rsidR="00336629" w:rsidRPr="008C4B56" w:rsidRDefault="00336629" w:rsidP="00336629">
            <w:pPr>
              <w:pStyle w:val="TAh0"/>
              <w:rPr>
                <w:b/>
                <w:bCs/>
              </w:rPr>
            </w:pPr>
            <w:r w:rsidRPr="008C4B56">
              <w:rPr>
                <w:b/>
                <w:bCs/>
              </w:rPr>
              <w:t>6.7.17.1.1</w:t>
            </w:r>
          </w:p>
        </w:tc>
        <w:tc>
          <w:tcPr>
            <w:tcW w:w="4129" w:type="dxa"/>
            <w:shd w:val="clear" w:color="auto" w:fill="auto"/>
          </w:tcPr>
          <w:p w14:paraId="4B9133ED" w14:textId="4F2CF130" w:rsidR="00336629" w:rsidRPr="00D902AA" w:rsidRDefault="00336629" w:rsidP="00336629">
            <w:pPr>
              <w:pStyle w:val="TAh0"/>
            </w:pPr>
            <w:r w:rsidRPr="00780FE9">
              <w:t>NR SA FR1 Inter-frequency L1-RSRP absolute accuracy requirements for neighbour cell</w:t>
            </w:r>
          </w:p>
        </w:tc>
        <w:tc>
          <w:tcPr>
            <w:tcW w:w="1361" w:type="dxa"/>
            <w:shd w:val="clear" w:color="auto" w:fill="auto"/>
          </w:tcPr>
          <w:p w14:paraId="1C81EFBB" w14:textId="77777777" w:rsidR="00336629" w:rsidRPr="00054127" w:rsidRDefault="00336629" w:rsidP="00336629">
            <w:pPr>
              <w:pStyle w:val="TAh0"/>
              <w:rPr>
                <w:b/>
                <w:bCs/>
                <w:color w:val="FF0000"/>
              </w:rPr>
            </w:pPr>
          </w:p>
        </w:tc>
        <w:tc>
          <w:tcPr>
            <w:tcW w:w="4129" w:type="dxa"/>
            <w:shd w:val="clear" w:color="auto" w:fill="auto"/>
          </w:tcPr>
          <w:p w14:paraId="3FD68A3D" w14:textId="2208A683" w:rsidR="00336629" w:rsidRPr="00336629" w:rsidRDefault="00336629" w:rsidP="00336629">
            <w:pPr>
              <w:pStyle w:val="TAh0"/>
              <w:rPr>
                <w:color w:val="FF0000"/>
              </w:rPr>
            </w:pPr>
            <w:r w:rsidRPr="00336629">
              <w:rPr>
                <w:color w:val="FF0000"/>
              </w:rPr>
              <w:t>NR SA FR1-FR1 L1-RSRP absolute accuracy requirements for neighbour cell</w:t>
            </w:r>
          </w:p>
        </w:tc>
        <w:tc>
          <w:tcPr>
            <w:tcW w:w="2562" w:type="dxa"/>
            <w:shd w:val="clear" w:color="auto" w:fill="auto"/>
          </w:tcPr>
          <w:p w14:paraId="24820D92" w14:textId="2EACF422" w:rsidR="00336629" w:rsidRPr="00644C82" w:rsidRDefault="00336629" w:rsidP="00336629">
            <w:pPr>
              <w:pStyle w:val="TAh0"/>
              <w:rPr>
                <w:rFonts w:cs="Arial"/>
                <w:sz w:val="16"/>
                <w:szCs w:val="16"/>
              </w:rPr>
            </w:pPr>
            <w:r w:rsidRPr="00644C82">
              <w:rPr>
                <w:rFonts w:cs="Arial"/>
                <w:sz w:val="16"/>
                <w:szCs w:val="16"/>
              </w:rPr>
              <w:t>Test case title updated</w:t>
            </w:r>
          </w:p>
        </w:tc>
      </w:tr>
      <w:tr w:rsidR="00336629" w:rsidRPr="00054127" w14:paraId="2A5F2A4A" w14:textId="77777777" w:rsidTr="005C0FBD">
        <w:tc>
          <w:tcPr>
            <w:tcW w:w="889" w:type="dxa"/>
            <w:shd w:val="clear" w:color="auto" w:fill="auto"/>
          </w:tcPr>
          <w:p w14:paraId="478A5118" w14:textId="1070752F" w:rsidR="00336629" w:rsidRPr="0070561D" w:rsidRDefault="00336629" w:rsidP="00336629">
            <w:pPr>
              <w:pStyle w:val="TAh0"/>
              <w:rPr>
                <w:sz w:val="16"/>
                <w:szCs w:val="16"/>
                <w:lang w:val="en-US"/>
              </w:rPr>
            </w:pPr>
            <w:r w:rsidRPr="0070561D">
              <w:rPr>
                <w:sz w:val="16"/>
                <w:szCs w:val="16"/>
                <w:lang w:val="en-US"/>
              </w:rPr>
              <w:t>38.533</w:t>
            </w:r>
          </w:p>
        </w:tc>
        <w:tc>
          <w:tcPr>
            <w:tcW w:w="1360" w:type="dxa"/>
            <w:shd w:val="clear" w:color="auto" w:fill="auto"/>
          </w:tcPr>
          <w:p w14:paraId="2055E7A7" w14:textId="5F117155" w:rsidR="00336629" w:rsidRPr="008C4B56" w:rsidRDefault="00336629" w:rsidP="00336629">
            <w:pPr>
              <w:pStyle w:val="TAh0"/>
              <w:rPr>
                <w:b/>
                <w:bCs/>
              </w:rPr>
            </w:pPr>
            <w:r w:rsidRPr="008C4B56">
              <w:rPr>
                <w:b/>
                <w:bCs/>
              </w:rPr>
              <w:t>7.3.4.1</w:t>
            </w:r>
          </w:p>
        </w:tc>
        <w:tc>
          <w:tcPr>
            <w:tcW w:w="4129" w:type="dxa"/>
            <w:shd w:val="clear" w:color="auto" w:fill="auto"/>
          </w:tcPr>
          <w:p w14:paraId="1AA4B4A8" w14:textId="55EDBEE8" w:rsidR="00336629" w:rsidRPr="00D902AA" w:rsidRDefault="00336629" w:rsidP="00336629">
            <w:pPr>
              <w:pStyle w:val="TAh0"/>
            </w:pPr>
            <w:r w:rsidRPr="009728C6">
              <w:t>NR SA FR2 RACH based Intra-frequency PCell switch from FR2 to FR2</w:t>
            </w:r>
          </w:p>
        </w:tc>
        <w:tc>
          <w:tcPr>
            <w:tcW w:w="1361" w:type="dxa"/>
            <w:shd w:val="clear" w:color="auto" w:fill="auto"/>
          </w:tcPr>
          <w:p w14:paraId="3BB35358" w14:textId="77777777" w:rsidR="00336629" w:rsidRPr="00054127" w:rsidRDefault="00336629" w:rsidP="00336629">
            <w:pPr>
              <w:pStyle w:val="TAh0"/>
              <w:rPr>
                <w:b/>
                <w:bCs/>
                <w:color w:val="FF0000"/>
              </w:rPr>
            </w:pPr>
          </w:p>
        </w:tc>
        <w:tc>
          <w:tcPr>
            <w:tcW w:w="4129" w:type="dxa"/>
            <w:shd w:val="clear" w:color="auto" w:fill="auto"/>
          </w:tcPr>
          <w:p w14:paraId="6991274A" w14:textId="4D897065" w:rsidR="00336629" w:rsidRPr="00336629" w:rsidRDefault="00336629" w:rsidP="00336629">
            <w:pPr>
              <w:pStyle w:val="TAh0"/>
              <w:rPr>
                <w:color w:val="FF0000"/>
              </w:rPr>
            </w:pPr>
            <w:r w:rsidRPr="00336629">
              <w:rPr>
                <w:color w:val="FF0000"/>
              </w:rPr>
              <w:t>NR SA FR2 RACH based PCell switch from FR2 to FR2</w:t>
            </w:r>
          </w:p>
        </w:tc>
        <w:tc>
          <w:tcPr>
            <w:tcW w:w="2562" w:type="dxa"/>
            <w:shd w:val="clear" w:color="auto" w:fill="auto"/>
          </w:tcPr>
          <w:p w14:paraId="009D374D" w14:textId="3C1E98BD" w:rsidR="00336629" w:rsidRPr="00644C82" w:rsidRDefault="00336629" w:rsidP="00336629">
            <w:pPr>
              <w:pStyle w:val="TAh0"/>
              <w:rPr>
                <w:rFonts w:cs="Arial"/>
                <w:sz w:val="16"/>
                <w:szCs w:val="16"/>
              </w:rPr>
            </w:pPr>
            <w:r w:rsidRPr="00644C82">
              <w:rPr>
                <w:rFonts w:cs="Arial"/>
                <w:sz w:val="16"/>
                <w:szCs w:val="16"/>
              </w:rPr>
              <w:t>Test case title updated</w:t>
            </w:r>
          </w:p>
        </w:tc>
      </w:tr>
      <w:tr w:rsidR="00336629" w:rsidRPr="00054127" w14:paraId="6E2430E9" w14:textId="77777777" w:rsidTr="005C0FBD">
        <w:tc>
          <w:tcPr>
            <w:tcW w:w="889" w:type="dxa"/>
            <w:shd w:val="clear" w:color="auto" w:fill="auto"/>
          </w:tcPr>
          <w:p w14:paraId="0AC4AFBB" w14:textId="454C43BF" w:rsidR="00336629" w:rsidRPr="0070561D" w:rsidRDefault="00336629" w:rsidP="00336629">
            <w:pPr>
              <w:pStyle w:val="TAh0"/>
              <w:rPr>
                <w:sz w:val="16"/>
                <w:szCs w:val="16"/>
                <w:lang w:val="en-US"/>
              </w:rPr>
            </w:pPr>
            <w:r w:rsidRPr="0070561D">
              <w:rPr>
                <w:sz w:val="16"/>
                <w:szCs w:val="16"/>
                <w:lang w:val="en-US"/>
              </w:rPr>
              <w:t>38.533</w:t>
            </w:r>
          </w:p>
        </w:tc>
        <w:tc>
          <w:tcPr>
            <w:tcW w:w="1360" w:type="dxa"/>
            <w:shd w:val="clear" w:color="auto" w:fill="auto"/>
          </w:tcPr>
          <w:p w14:paraId="36965241" w14:textId="3B35BB65" w:rsidR="00336629" w:rsidRPr="008C4B56" w:rsidRDefault="00336629" w:rsidP="00336629">
            <w:pPr>
              <w:pStyle w:val="TAh0"/>
              <w:rPr>
                <w:b/>
                <w:bCs/>
              </w:rPr>
            </w:pPr>
            <w:r w:rsidRPr="008C4B56">
              <w:rPr>
                <w:b/>
                <w:bCs/>
              </w:rPr>
              <w:t>7.3.4.2</w:t>
            </w:r>
          </w:p>
        </w:tc>
        <w:tc>
          <w:tcPr>
            <w:tcW w:w="4129" w:type="dxa"/>
            <w:shd w:val="clear" w:color="auto" w:fill="auto"/>
          </w:tcPr>
          <w:p w14:paraId="3FDE5FBB" w14:textId="1CC1B941" w:rsidR="00336629" w:rsidRPr="00D902AA" w:rsidRDefault="00336629" w:rsidP="00336629">
            <w:pPr>
              <w:pStyle w:val="TAh0"/>
            </w:pPr>
            <w:r w:rsidRPr="009728C6">
              <w:t>NR SA FR2 RACH-less Intra-frequency PCell switch from FR2 to FR2</w:t>
            </w:r>
          </w:p>
        </w:tc>
        <w:tc>
          <w:tcPr>
            <w:tcW w:w="1361" w:type="dxa"/>
            <w:shd w:val="clear" w:color="auto" w:fill="auto"/>
          </w:tcPr>
          <w:p w14:paraId="510B53C9" w14:textId="77777777" w:rsidR="00336629" w:rsidRPr="00054127" w:rsidRDefault="00336629" w:rsidP="00336629">
            <w:pPr>
              <w:pStyle w:val="TAh0"/>
              <w:rPr>
                <w:b/>
                <w:bCs/>
                <w:color w:val="FF0000"/>
              </w:rPr>
            </w:pPr>
          </w:p>
        </w:tc>
        <w:tc>
          <w:tcPr>
            <w:tcW w:w="4129" w:type="dxa"/>
            <w:shd w:val="clear" w:color="auto" w:fill="auto"/>
          </w:tcPr>
          <w:p w14:paraId="3A9A3178" w14:textId="2CA9A14B" w:rsidR="00336629" w:rsidRPr="00336629" w:rsidRDefault="00336629" w:rsidP="00336629">
            <w:pPr>
              <w:pStyle w:val="TAh0"/>
              <w:rPr>
                <w:color w:val="FF0000"/>
              </w:rPr>
            </w:pPr>
            <w:r w:rsidRPr="00336629">
              <w:rPr>
                <w:color w:val="FF0000"/>
              </w:rPr>
              <w:t>NR SA FR2 RACH-less PCell switch from FR2 to FR2</w:t>
            </w:r>
          </w:p>
        </w:tc>
        <w:tc>
          <w:tcPr>
            <w:tcW w:w="2562" w:type="dxa"/>
            <w:shd w:val="clear" w:color="auto" w:fill="auto"/>
          </w:tcPr>
          <w:p w14:paraId="48688E34" w14:textId="7CD66312" w:rsidR="00336629" w:rsidRPr="00644C82" w:rsidRDefault="00336629" w:rsidP="00336629">
            <w:pPr>
              <w:pStyle w:val="TAh0"/>
              <w:rPr>
                <w:rFonts w:cs="Arial"/>
                <w:sz w:val="16"/>
                <w:szCs w:val="16"/>
              </w:rPr>
            </w:pPr>
            <w:r w:rsidRPr="00644C82">
              <w:rPr>
                <w:rFonts w:cs="Arial"/>
                <w:sz w:val="16"/>
                <w:szCs w:val="16"/>
              </w:rPr>
              <w:t>Test case title updated</w:t>
            </w:r>
          </w:p>
        </w:tc>
      </w:tr>
      <w:tr w:rsidR="00336629" w:rsidRPr="00054127" w14:paraId="77E31642" w14:textId="77777777" w:rsidTr="005C0FBD">
        <w:tc>
          <w:tcPr>
            <w:tcW w:w="889" w:type="dxa"/>
            <w:shd w:val="clear" w:color="auto" w:fill="auto"/>
          </w:tcPr>
          <w:p w14:paraId="6BDC9A8E" w14:textId="19CFCEA8" w:rsidR="00336629" w:rsidRPr="0070561D" w:rsidRDefault="00336629" w:rsidP="00336629">
            <w:pPr>
              <w:pStyle w:val="TAh0"/>
              <w:rPr>
                <w:sz w:val="16"/>
                <w:szCs w:val="16"/>
                <w:lang w:val="en-US"/>
              </w:rPr>
            </w:pPr>
            <w:r w:rsidRPr="0070561D">
              <w:rPr>
                <w:sz w:val="16"/>
                <w:szCs w:val="16"/>
                <w:lang w:val="en-US"/>
              </w:rPr>
              <w:t>38.533</w:t>
            </w:r>
          </w:p>
        </w:tc>
        <w:tc>
          <w:tcPr>
            <w:tcW w:w="1360" w:type="dxa"/>
            <w:shd w:val="clear" w:color="auto" w:fill="auto"/>
          </w:tcPr>
          <w:p w14:paraId="09223B5E" w14:textId="1762F2A7" w:rsidR="00336629" w:rsidRPr="008C4B56" w:rsidRDefault="00336629" w:rsidP="00336629">
            <w:pPr>
              <w:pStyle w:val="TAh0"/>
              <w:rPr>
                <w:b/>
                <w:bCs/>
              </w:rPr>
            </w:pPr>
            <w:r w:rsidRPr="008C4B56">
              <w:rPr>
                <w:b/>
                <w:bCs/>
              </w:rPr>
              <w:t>7.3.4.3</w:t>
            </w:r>
          </w:p>
        </w:tc>
        <w:tc>
          <w:tcPr>
            <w:tcW w:w="4129" w:type="dxa"/>
            <w:shd w:val="clear" w:color="auto" w:fill="auto"/>
          </w:tcPr>
          <w:p w14:paraId="014C2958" w14:textId="4EECA677" w:rsidR="00336629" w:rsidRPr="00D902AA" w:rsidRDefault="00336629" w:rsidP="00336629">
            <w:pPr>
              <w:pStyle w:val="TAh0"/>
            </w:pPr>
            <w:r w:rsidRPr="009728C6">
              <w:t>NR SA FR2 RACH-based Inter-frequency LTM PCell switch from FR2 to FR2</w:t>
            </w:r>
          </w:p>
        </w:tc>
        <w:tc>
          <w:tcPr>
            <w:tcW w:w="1361" w:type="dxa"/>
            <w:shd w:val="clear" w:color="auto" w:fill="auto"/>
          </w:tcPr>
          <w:p w14:paraId="61DABE2D" w14:textId="77777777" w:rsidR="00336629" w:rsidRPr="00054127" w:rsidRDefault="00336629" w:rsidP="00336629">
            <w:pPr>
              <w:pStyle w:val="TAh0"/>
              <w:rPr>
                <w:b/>
                <w:bCs/>
                <w:color w:val="FF0000"/>
              </w:rPr>
            </w:pPr>
          </w:p>
        </w:tc>
        <w:tc>
          <w:tcPr>
            <w:tcW w:w="4129" w:type="dxa"/>
            <w:shd w:val="clear" w:color="auto" w:fill="auto"/>
          </w:tcPr>
          <w:p w14:paraId="1FBEC0CF" w14:textId="029D827B" w:rsidR="00336629" w:rsidRPr="00336629" w:rsidRDefault="00336629" w:rsidP="00336629">
            <w:pPr>
              <w:pStyle w:val="TAh0"/>
              <w:rPr>
                <w:color w:val="FF0000"/>
              </w:rPr>
            </w:pPr>
            <w:r w:rsidRPr="00336629">
              <w:rPr>
                <w:color w:val="FF0000"/>
              </w:rPr>
              <w:t>NR SA FR2-FR2 RACH-based LTM PCell switch from FR2 to FR2</w:t>
            </w:r>
          </w:p>
        </w:tc>
        <w:tc>
          <w:tcPr>
            <w:tcW w:w="2562" w:type="dxa"/>
            <w:shd w:val="clear" w:color="auto" w:fill="auto"/>
          </w:tcPr>
          <w:p w14:paraId="73F778D2" w14:textId="47A3B6A1" w:rsidR="00336629" w:rsidRPr="00644C82" w:rsidRDefault="00336629" w:rsidP="00336629">
            <w:pPr>
              <w:pStyle w:val="TAh0"/>
              <w:rPr>
                <w:rFonts w:cs="Arial"/>
                <w:sz w:val="16"/>
                <w:szCs w:val="16"/>
              </w:rPr>
            </w:pPr>
            <w:r w:rsidRPr="00644C82">
              <w:rPr>
                <w:rFonts w:cs="Arial"/>
                <w:sz w:val="16"/>
                <w:szCs w:val="16"/>
              </w:rPr>
              <w:t>Test case title updated</w:t>
            </w:r>
          </w:p>
        </w:tc>
      </w:tr>
      <w:tr w:rsidR="00336629" w:rsidRPr="00054127" w14:paraId="63C63BC7" w14:textId="77777777" w:rsidTr="005C0FBD">
        <w:tc>
          <w:tcPr>
            <w:tcW w:w="889" w:type="dxa"/>
            <w:shd w:val="clear" w:color="auto" w:fill="auto"/>
          </w:tcPr>
          <w:p w14:paraId="6F76FEA0" w14:textId="5437B575" w:rsidR="00336629" w:rsidRPr="0070561D" w:rsidRDefault="00336629" w:rsidP="00336629">
            <w:pPr>
              <w:pStyle w:val="TAh0"/>
              <w:rPr>
                <w:sz w:val="16"/>
                <w:szCs w:val="16"/>
                <w:lang w:val="en-US"/>
              </w:rPr>
            </w:pPr>
            <w:r w:rsidRPr="0070561D">
              <w:rPr>
                <w:sz w:val="16"/>
                <w:szCs w:val="16"/>
                <w:lang w:val="en-US"/>
              </w:rPr>
              <w:t>38.533</w:t>
            </w:r>
          </w:p>
        </w:tc>
        <w:tc>
          <w:tcPr>
            <w:tcW w:w="1360" w:type="dxa"/>
            <w:shd w:val="clear" w:color="auto" w:fill="auto"/>
          </w:tcPr>
          <w:p w14:paraId="4313384F" w14:textId="6AD8DCE3" w:rsidR="00336629" w:rsidRPr="008C4B56" w:rsidRDefault="00336629" w:rsidP="00336629">
            <w:pPr>
              <w:pStyle w:val="TAh0"/>
              <w:rPr>
                <w:b/>
                <w:bCs/>
              </w:rPr>
            </w:pPr>
            <w:r w:rsidRPr="008C4B56">
              <w:rPr>
                <w:b/>
                <w:bCs/>
              </w:rPr>
              <w:t>7.6.20.1</w:t>
            </w:r>
          </w:p>
        </w:tc>
        <w:tc>
          <w:tcPr>
            <w:tcW w:w="4129" w:type="dxa"/>
            <w:shd w:val="clear" w:color="auto" w:fill="auto"/>
          </w:tcPr>
          <w:p w14:paraId="53641606" w14:textId="4A087E43" w:rsidR="00336629" w:rsidRPr="00D902AA" w:rsidRDefault="00336629" w:rsidP="00336629">
            <w:pPr>
              <w:pStyle w:val="TAh0"/>
            </w:pPr>
            <w:r w:rsidRPr="00572A83">
              <w:t>NR SA FR2 Intra-frequency SSB based L1-RSRP measurement</w:t>
            </w:r>
          </w:p>
        </w:tc>
        <w:tc>
          <w:tcPr>
            <w:tcW w:w="1361" w:type="dxa"/>
            <w:shd w:val="clear" w:color="auto" w:fill="auto"/>
          </w:tcPr>
          <w:p w14:paraId="41ADD087" w14:textId="77777777" w:rsidR="00336629" w:rsidRPr="00054127" w:rsidRDefault="00336629" w:rsidP="00336629">
            <w:pPr>
              <w:pStyle w:val="TAh0"/>
              <w:rPr>
                <w:b/>
                <w:bCs/>
                <w:color w:val="FF0000"/>
              </w:rPr>
            </w:pPr>
          </w:p>
        </w:tc>
        <w:tc>
          <w:tcPr>
            <w:tcW w:w="4129" w:type="dxa"/>
            <w:shd w:val="clear" w:color="auto" w:fill="auto"/>
          </w:tcPr>
          <w:p w14:paraId="4425978B" w14:textId="49D187D1" w:rsidR="00336629" w:rsidRPr="00644C82" w:rsidRDefault="00336629" w:rsidP="00336629">
            <w:pPr>
              <w:pStyle w:val="TAh0"/>
              <w:rPr>
                <w:color w:val="FF0000"/>
              </w:rPr>
            </w:pPr>
            <w:r w:rsidRPr="00644AC3">
              <w:rPr>
                <w:color w:val="FF0000"/>
              </w:rPr>
              <w:t>NR SA FR2 SSB based L1-RSRP measurement</w:t>
            </w:r>
          </w:p>
        </w:tc>
        <w:tc>
          <w:tcPr>
            <w:tcW w:w="2562" w:type="dxa"/>
            <w:shd w:val="clear" w:color="auto" w:fill="auto"/>
          </w:tcPr>
          <w:p w14:paraId="71339ACA" w14:textId="6EA21986" w:rsidR="00336629" w:rsidRPr="00644C82" w:rsidRDefault="00336629" w:rsidP="00336629">
            <w:pPr>
              <w:pStyle w:val="TAh0"/>
              <w:rPr>
                <w:rFonts w:cs="Arial"/>
                <w:sz w:val="16"/>
                <w:szCs w:val="16"/>
              </w:rPr>
            </w:pPr>
            <w:r w:rsidRPr="00644C82">
              <w:rPr>
                <w:rFonts w:cs="Arial"/>
                <w:sz w:val="16"/>
                <w:szCs w:val="16"/>
              </w:rPr>
              <w:t>Test case title updated</w:t>
            </w:r>
          </w:p>
        </w:tc>
      </w:tr>
      <w:tr w:rsidR="00336629" w:rsidRPr="00054127" w14:paraId="0A29748D" w14:textId="77777777" w:rsidTr="005C0FBD">
        <w:tc>
          <w:tcPr>
            <w:tcW w:w="889" w:type="dxa"/>
            <w:shd w:val="clear" w:color="auto" w:fill="auto"/>
          </w:tcPr>
          <w:p w14:paraId="79D23C6B" w14:textId="78392CB5" w:rsidR="00336629" w:rsidRPr="0070561D" w:rsidRDefault="00336629" w:rsidP="00336629">
            <w:pPr>
              <w:pStyle w:val="TAh0"/>
              <w:rPr>
                <w:sz w:val="16"/>
                <w:szCs w:val="16"/>
                <w:lang w:val="en-US"/>
              </w:rPr>
            </w:pPr>
            <w:r w:rsidRPr="0070561D">
              <w:rPr>
                <w:sz w:val="16"/>
                <w:szCs w:val="16"/>
                <w:lang w:val="en-US"/>
              </w:rPr>
              <w:t>38.533</w:t>
            </w:r>
          </w:p>
        </w:tc>
        <w:tc>
          <w:tcPr>
            <w:tcW w:w="1360" w:type="dxa"/>
            <w:shd w:val="clear" w:color="auto" w:fill="auto"/>
          </w:tcPr>
          <w:p w14:paraId="1164D41A" w14:textId="689D5BD1" w:rsidR="00336629" w:rsidRPr="008C4B56" w:rsidRDefault="00336629" w:rsidP="00336629">
            <w:pPr>
              <w:pStyle w:val="TAh0"/>
              <w:rPr>
                <w:b/>
                <w:bCs/>
              </w:rPr>
            </w:pPr>
            <w:r w:rsidRPr="008C4B56">
              <w:rPr>
                <w:b/>
                <w:bCs/>
              </w:rPr>
              <w:t>7.6.21.1</w:t>
            </w:r>
          </w:p>
        </w:tc>
        <w:tc>
          <w:tcPr>
            <w:tcW w:w="4129" w:type="dxa"/>
            <w:shd w:val="clear" w:color="auto" w:fill="auto"/>
          </w:tcPr>
          <w:p w14:paraId="6429AD67" w14:textId="47D8CD9E" w:rsidR="00336629" w:rsidRPr="00D902AA" w:rsidRDefault="00336629" w:rsidP="00336629">
            <w:pPr>
              <w:pStyle w:val="TAh0"/>
            </w:pPr>
            <w:r w:rsidRPr="0097713A">
              <w:t>NR SA FR2 Inter-frequency SSB-based L1-RSRP measurement with measurement gap for LTM</w:t>
            </w:r>
          </w:p>
        </w:tc>
        <w:tc>
          <w:tcPr>
            <w:tcW w:w="1361" w:type="dxa"/>
            <w:shd w:val="clear" w:color="auto" w:fill="auto"/>
          </w:tcPr>
          <w:p w14:paraId="2DEE3EF5" w14:textId="77777777" w:rsidR="00336629" w:rsidRPr="00054127" w:rsidRDefault="00336629" w:rsidP="00336629">
            <w:pPr>
              <w:pStyle w:val="TAh0"/>
              <w:rPr>
                <w:b/>
                <w:bCs/>
                <w:color w:val="FF0000"/>
              </w:rPr>
            </w:pPr>
          </w:p>
        </w:tc>
        <w:tc>
          <w:tcPr>
            <w:tcW w:w="4129" w:type="dxa"/>
            <w:shd w:val="clear" w:color="auto" w:fill="auto"/>
          </w:tcPr>
          <w:p w14:paraId="27F1FE1E" w14:textId="4E267B89" w:rsidR="00336629" w:rsidRPr="00644C82" w:rsidRDefault="00336629" w:rsidP="00336629">
            <w:pPr>
              <w:pStyle w:val="TAh0"/>
              <w:rPr>
                <w:color w:val="FF0000"/>
              </w:rPr>
            </w:pPr>
            <w:r w:rsidRPr="007B1AC4">
              <w:rPr>
                <w:color w:val="FF0000"/>
              </w:rPr>
              <w:t>NR SA FR2-FR2 SSB-based L1-RSRP measurement with measurement gap for LTM</w:t>
            </w:r>
          </w:p>
        </w:tc>
        <w:tc>
          <w:tcPr>
            <w:tcW w:w="2562" w:type="dxa"/>
            <w:shd w:val="clear" w:color="auto" w:fill="auto"/>
          </w:tcPr>
          <w:p w14:paraId="09AE98D2" w14:textId="5BBA1E1E" w:rsidR="00336629" w:rsidRPr="00644C82" w:rsidRDefault="00336629" w:rsidP="00336629">
            <w:pPr>
              <w:pStyle w:val="TAh0"/>
              <w:rPr>
                <w:rFonts w:cs="Arial"/>
                <w:sz w:val="16"/>
                <w:szCs w:val="16"/>
              </w:rPr>
            </w:pPr>
            <w:r w:rsidRPr="00644C82">
              <w:rPr>
                <w:rFonts w:cs="Arial"/>
                <w:sz w:val="16"/>
                <w:szCs w:val="16"/>
              </w:rPr>
              <w:t>Test case title updated</w:t>
            </w:r>
          </w:p>
        </w:tc>
      </w:tr>
      <w:tr w:rsidR="00336629" w:rsidRPr="00054127" w14:paraId="50FDCA65" w14:textId="77777777" w:rsidTr="005C0FBD">
        <w:tc>
          <w:tcPr>
            <w:tcW w:w="889" w:type="dxa"/>
            <w:shd w:val="clear" w:color="auto" w:fill="auto"/>
          </w:tcPr>
          <w:p w14:paraId="1AC5C746" w14:textId="4475087A" w:rsidR="00336629" w:rsidRPr="0070561D" w:rsidRDefault="00336629" w:rsidP="00336629">
            <w:pPr>
              <w:pStyle w:val="TAh0"/>
              <w:rPr>
                <w:sz w:val="16"/>
                <w:szCs w:val="16"/>
                <w:lang w:val="en-US"/>
              </w:rPr>
            </w:pPr>
            <w:r w:rsidRPr="0070561D">
              <w:rPr>
                <w:sz w:val="16"/>
                <w:szCs w:val="16"/>
                <w:lang w:val="en-US"/>
              </w:rPr>
              <w:t>38.533</w:t>
            </w:r>
          </w:p>
        </w:tc>
        <w:tc>
          <w:tcPr>
            <w:tcW w:w="1360" w:type="dxa"/>
            <w:shd w:val="clear" w:color="auto" w:fill="auto"/>
          </w:tcPr>
          <w:p w14:paraId="307A8353" w14:textId="25FB761F" w:rsidR="00336629" w:rsidRPr="008C4B56" w:rsidRDefault="00336629" w:rsidP="00336629">
            <w:pPr>
              <w:pStyle w:val="TAh0"/>
              <w:rPr>
                <w:b/>
                <w:bCs/>
              </w:rPr>
            </w:pPr>
            <w:r w:rsidRPr="008C4B56">
              <w:rPr>
                <w:b/>
                <w:bCs/>
              </w:rPr>
              <w:t>7.7.15.1</w:t>
            </w:r>
          </w:p>
        </w:tc>
        <w:tc>
          <w:tcPr>
            <w:tcW w:w="4129" w:type="dxa"/>
            <w:shd w:val="clear" w:color="auto" w:fill="auto"/>
          </w:tcPr>
          <w:p w14:paraId="670CD826" w14:textId="70F16798" w:rsidR="00336629" w:rsidRPr="00D902AA" w:rsidRDefault="00336629" w:rsidP="00336629">
            <w:pPr>
              <w:pStyle w:val="TAh0"/>
            </w:pPr>
            <w:r w:rsidRPr="00E8322E">
              <w:t>NR SA FR2 SSB based inter-frequency L1-RSRP measurement</w:t>
            </w:r>
          </w:p>
        </w:tc>
        <w:tc>
          <w:tcPr>
            <w:tcW w:w="1361" w:type="dxa"/>
            <w:shd w:val="clear" w:color="auto" w:fill="auto"/>
          </w:tcPr>
          <w:p w14:paraId="72CD1134" w14:textId="77777777" w:rsidR="00336629" w:rsidRPr="00054127" w:rsidRDefault="00336629" w:rsidP="00336629">
            <w:pPr>
              <w:pStyle w:val="TAh0"/>
              <w:rPr>
                <w:b/>
                <w:bCs/>
                <w:color w:val="FF0000"/>
              </w:rPr>
            </w:pPr>
          </w:p>
        </w:tc>
        <w:tc>
          <w:tcPr>
            <w:tcW w:w="4129" w:type="dxa"/>
            <w:shd w:val="clear" w:color="auto" w:fill="auto"/>
          </w:tcPr>
          <w:p w14:paraId="4019EB35" w14:textId="0A97A072" w:rsidR="00336629" w:rsidRPr="00644C82" w:rsidRDefault="00336629" w:rsidP="00336629">
            <w:pPr>
              <w:pStyle w:val="TAh0"/>
              <w:rPr>
                <w:color w:val="FF0000"/>
              </w:rPr>
            </w:pPr>
            <w:r w:rsidRPr="00336629">
              <w:rPr>
                <w:color w:val="FF0000"/>
              </w:rPr>
              <w:t>NR SA FR2-FR2 SSB based L1-RSRP measurement</w:t>
            </w:r>
          </w:p>
        </w:tc>
        <w:tc>
          <w:tcPr>
            <w:tcW w:w="2562" w:type="dxa"/>
            <w:shd w:val="clear" w:color="auto" w:fill="auto"/>
          </w:tcPr>
          <w:p w14:paraId="3D6118B6" w14:textId="0E22493B" w:rsidR="00336629" w:rsidRPr="00644C82" w:rsidRDefault="00336629" w:rsidP="00336629">
            <w:pPr>
              <w:pStyle w:val="TAh0"/>
              <w:rPr>
                <w:rFonts w:cs="Arial"/>
                <w:sz w:val="16"/>
                <w:szCs w:val="16"/>
              </w:rPr>
            </w:pPr>
            <w:r w:rsidRPr="00644C82">
              <w:rPr>
                <w:rFonts w:cs="Arial"/>
                <w:sz w:val="16"/>
                <w:szCs w:val="16"/>
              </w:rPr>
              <w:t>Test case title updated</w:t>
            </w:r>
          </w:p>
        </w:tc>
      </w:tr>
      <w:tr w:rsidR="00C635F8" w:rsidRPr="00644C82" w14:paraId="2127D90D" w14:textId="77777777" w:rsidTr="005C0FBD">
        <w:tc>
          <w:tcPr>
            <w:tcW w:w="889" w:type="dxa"/>
            <w:shd w:val="clear" w:color="auto" w:fill="auto"/>
          </w:tcPr>
          <w:p w14:paraId="1D4DBCC3" w14:textId="77777777" w:rsidR="00C635F8" w:rsidRPr="0070561D" w:rsidRDefault="00C635F8" w:rsidP="005071A7">
            <w:pPr>
              <w:pStyle w:val="TAh0"/>
              <w:rPr>
                <w:sz w:val="16"/>
                <w:szCs w:val="16"/>
                <w:lang w:val="en-US"/>
              </w:rPr>
            </w:pPr>
            <w:r w:rsidRPr="0070561D">
              <w:rPr>
                <w:sz w:val="16"/>
                <w:szCs w:val="16"/>
                <w:lang w:val="en-US"/>
              </w:rPr>
              <w:t>38.533</w:t>
            </w:r>
          </w:p>
        </w:tc>
        <w:tc>
          <w:tcPr>
            <w:tcW w:w="1360" w:type="dxa"/>
            <w:shd w:val="clear" w:color="auto" w:fill="auto"/>
          </w:tcPr>
          <w:p w14:paraId="4A4F4DE5" w14:textId="77777777" w:rsidR="00C635F8" w:rsidRPr="007E6564" w:rsidRDefault="00C635F8" w:rsidP="005071A7">
            <w:pPr>
              <w:pStyle w:val="TAh0"/>
              <w:rPr>
                <w:b/>
                <w:bCs/>
              </w:rPr>
            </w:pPr>
            <w:r w:rsidRPr="007E6564">
              <w:rPr>
                <w:b/>
                <w:bCs/>
              </w:rPr>
              <w:t>19.4.1.1</w:t>
            </w:r>
          </w:p>
        </w:tc>
        <w:tc>
          <w:tcPr>
            <w:tcW w:w="4129" w:type="dxa"/>
            <w:shd w:val="clear" w:color="auto" w:fill="auto"/>
          </w:tcPr>
          <w:p w14:paraId="5F6C27DA" w14:textId="77777777" w:rsidR="00C635F8" w:rsidRPr="00D902AA" w:rsidRDefault="00C635F8" w:rsidP="005071A7">
            <w:pPr>
              <w:pStyle w:val="TAh0"/>
            </w:pPr>
            <w:r w:rsidRPr="00DE08CA">
              <w:t>Radio Link Monitoring Out-of-sync Test for FR1 PCell configured with CSI-RS-based RLM in non-DRX mode</w:t>
            </w:r>
          </w:p>
        </w:tc>
        <w:tc>
          <w:tcPr>
            <w:tcW w:w="1361" w:type="dxa"/>
            <w:shd w:val="clear" w:color="auto" w:fill="auto"/>
          </w:tcPr>
          <w:p w14:paraId="5341B1FB" w14:textId="77777777" w:rsidR="00C635F8" w:rsidRPr="007E6564" w:rsidRDefault="00C635F8" w:rsidP="005071A7">
            <w:pPr>
              <w:pStyle w:val="TAh0"/>
              <w:rPr>
                <w:b/>
                <w:bCs/>
                <w:color w:val="FF0000"/>
              </w:rPr>
            </w:pPr>
            <w:r w:rsidRPr="007E6564">
              <w:rPr>
                <w:b/>
                <w:bCs/>
                <w:color w:val="FF0000"/>
              </w:rPr>
              <w:t>19.4.1.3</w:t>
            </w:r>
          </w:p>
        </w:tc>
        <w:tc>
          <w:tcPr>
            <w:tcW w:w="4129" w:type="dxa"/>
            <w:shd w:val="clear" w:color="auto" w:fill="auto"/>
          </w:tcPr>
          <w:p w14:paraId="1A55D795" w14:textId="77777777" w:rsidR="00C635F8" w:rsidRPr="00644C82" w:rsidRDefault="00C635F8" w:rsidP="005071A7">
            <w:pPr>
              <w:pStyle w:val="TAh0"/>
              <w:rPr>
                <w:color w:val="FF0000"/>
              </w:rPr>
            </w:pPr>
          </w:p>
        </w:tc>
        <w:tc>
          <w:tcPr>
            <w:tcW w:w="2562" w:type="dxa"/>
            <w:shd w:val="clear" w:color="auto" w:fill="auto"/>
          </w:tcPr>
          <w:p w14:paraId="6A3C2A18" w14:textId="77777777" w:rsidR="00C635F8" w:rsidRPr="00644C82" w:rsidRDefault="00C635F8" w:rsidP="005071A7">
            <w:pPr>
              <w:pStyle w:val="TAh0"/>
              <w:rPr>
                <w:rFonts w:cs="Arial"/>
                <w:sz w:val="16"/>
                <w:szCs w:val="16"/>
              </w:rPr>
            </w:pPr>
            <w:r>
              <w:rPr>
                <w:rFonts w:cs="Arial"/>
                <w:sz w:val="16"/>
                <w:szCs w:val="16"/>
              </w:rPr>
              <w:t>C</w:t>
            </w:r>
            <w:r w:rsidRPr="00054127">
              <w:rPr>
                <w:rFonts w:cs="Arial"/>
                <w:sz w:val="16"/>
                <w:szCs w:val="16"/>
              </w:rPr>
              <w:t>lause updated</w:t>
            </w:r>
          </w:p>
        </w:tc>
      </w:tr>
      <w:tr w:rsidR="00C635F8" w:rsidRPr="00644C82" w14:paraId="4F8863F7" w14:textId="77777777" w:rsidTr="005C0FBD">
        <w:tc>
          <w:tcPr>
            <w:tcW w:w="889" w:type="dxa"/>
            <w:shd w:val="clear" w:color="auto" w:fill="auto"/>
          </w:tcPr>
          <w:p w14:paraId="10BE84A4" w14:textId="77777777" w:rsidR="00C635F8" w:rsidRPr="0070561D" w:rsidRDefault="00C635F8" w:rsidP="005071A7">
            <w:pPr>
              <w:pStyle w:val="TAh0"/>
              <w:rPr>
                <w:sz w:val="16"/>
                <w:szCs w:val="16"/>
                <w:lang w:val="en-US"/>
              </w:rPr>
            </w:pPr>
            <w:r w:rsidRPr="0070561D">
              <w:rPr>
                <w:sz w:val="16"/>
                <w:szCs w:val="16"/>
                <w:lang w:val="en-US"/>
              </w:rPr>
              <w:t>38.533</w:t>
            </w:r>
          </w:p>
        </w:tc>
        <w:tc>
          <w:tcPr>
            <w:tcW w:w="1360" w:type="dxa"/>
            <w:shd w:val="clear" w:color="auto" w:fill="auto"/>
          </w:tcPr>
          <w:p w14:paraId="77F354E7" w14:textId="77777777" w:rsidR="00C635F8" w:rsidRPr="007E6564" w:rsidRDefault="00C635F8" w:rsidP="005071A7">
            <w:pPr>
              <w:pStyle w:val="TAh0"/>
              <w:rPr>
                <w:b/>
                <w:bCs/>
              </w:rPr>
            </w:pPr>
            <w:r w:rsidRPr="007E6564">
              <w:rPr>
                <w:b/>
                <w:bCs/>
              </w:rPr>
              <w:t>19.4.1.1</w:t>
            </w:r>
          </w:p>
        </w:tc>
        <w:tc>
          <w:tcPr>
            <w:tcW w:w="4129" w:type="dxa"/>
            <w:shd w:val="clear" w:color="auto" w:fill="auto"/>
          </w:tcPr>
          <w:p w14:paraId="4D0D0D24" w14:textId="77777777" w:rsidR="00C635F8" w:rsidRPr="00D902AA" w:rsidRDefault="00C635F8" w:rsidP="005071A7">
            <w:pPr>
              <w:pStyle w:val="TAh0"/>
            </w:pPr>
            <w:r w:rsidRPr="00DE08CA">
              <w:t>Radio Link Monitoring In-sync Test for FR1 PCell configured with CSI-RS-based RLM in non-DRX mode</w:t>
            </w:r>
          </w:p>
        </w:tc>
        <w:tc>
          <w:tcPr>
            <w:tcW w:w="1361" w:type="dxa"/>
            <w:shd w:val="clear" w:color="auto" w:fill="auto"/>
          </w:tcPr>
          <w:p w14:paraId="08BDF539" w14:textId="77777777" w:rsidR="00C635F8" w:rsidRPr="007E6564" w:rsidRDefault="00C635F8" w:rsidP="005071A7">
            <w:pPr>
              <w:pStyle w:val="TAh0"/>
              <w:rPr>
                <w:b/>
                <w:bCs/>
                <w:color w:val="FF0000"/>
              </w:rPr>
            </w:pPr>
            <w:r w:rsidRPr="007E6564">
              <w:rPr>
                <w:b/>
                <w:bCs/>
                <w:color w:val="FF0000"/>
              </w:rPr>
              <w:t>19.4.1.4</w:t>
            </w:r>
          </w:p>
        </w:tc>
        <w:tc>
          <w:tcPr>
            <w:tcW w:w="4129" w:type="dxa"/>
            <w:shd w:val="clear" w:color="auto" w:fill="auto"/>
          </w:tcPr>
          <w:p w14:paraId="7A7548B2" w14:textId="77777777" w:rsidR="00C635F8" w:rsidRPr="00644C82" w:rsidRDefault="00C635F8" w:rsidP="005071A7">
            <w:pPr>
              <w:pStyle w:val="TAh0"/>
              <w:rPr>
                <w:color w:val="FF0000"/>
              </w:rPr>
            </w:pPr>
          </w:p>
        </w:tc>
        <w:tc>
          <w:tcPr>
            <w:tcW w:w="2562" w:type="dxa"/>
            <w:shd w:val="clear" w:color="auto" w:fill="auto"/>
          </w:tcPr>
          <w:p w14:paraId="0072CF53" w14:textId="77777777" w:rsidR="00C635F8" w:rsidRPr="00644C82" w:rsidRDefault="00C635F8" w:rsidP="005071A7">
            <w:pPr>
              <w:pStyle w:val="TAh0"/>
              <w:rPr>
                <w:rFonts w:cs="Arial"/>
                <w:sz w:val="16"/>
                <w:szCs w:val="16"/>
              </w:rPr>
            </w:pPr>
            <w:r>
              <w:rPr>
                <w:rFonts w:cs="Arial"/>
                <w:sz w:val="16"/>
                <w:szCs w:val="16"/>
              </w:rPr>
              <w:t>C</w:t>
            </w:r>
            <w:r w:rsidRPr="00054127">
              <w:rPr>
                <w:rFonts w:cs="Arial"/>
                <w:sz w:val="16"/>
                <w:szCs w:val="16"/>
              </w:rPr>
              <w:t>lause updated</w:t>
            </w:r>
          </w:p>
        </w:tc>
      </w:tr>
      <w:tr w:rsidR="00073109" w:rsidRPr="00FF6D2A" w14:paraId="5D64C2B9" w14:textId="77777777" w:rsidTr="005C0FBD">
        <w:tc>
          <w:tcPr>
            <w:tcW w:w="14430" w:type="dxa"/>
            <w:gridSpan w:val="6"/>
            <w:shd w:val="clear" w:color="auto" w:fill="DEEAF6"/>
          </w:tcPr>
          <w:p w14:paraId="50BF7E80" w14:textId="7C40D3E0" w:rsidR="00073109" w:rsidRPr="0070561D" w:rsidRDefault="00073109" w:rsidP="00073109">
            <w:pPr>
              <w:pStyle w:val="TAh0"/>
              <w:rPr>
                <w:rFonts w:cs="Arial"/>
                <w:b/>
                <w:sz w:val="16"/>
                <w:szCs w:val="16"/>
              </w:rPr>
            </w:pPr>
            <w:r w:rsidRPr="0070561D">
              <w:rPr>
                <w:rFonts w:cs="Arial"/>
                <w:b/>
                <w:sz w:val="16"/>
                <w:szCs w:val="16"/>
              </w:rPr>
              <w:t>38.523-1 / 38.523-2 - 5GS protocol test cases</w:t>
            </w:r>
          </w:p>
        </w:tc>
      </w:tr>
      <w:tr w:rsidR="00073109" w:rsidRPr="00FF6D2A" w14:paraId="0692852F" w14:textId="77777777" w:rsidTr="005C0FBD">
        <w:tc>
          <w:tcPr>
            <w:tcW w:w="889" w:type="dxa"/>
            <w:shd w:val="clear" w:color="auto" w:fill="auto"/>
          </w:tcPr>
          <w:p w14:paraId="11E30EF5" w14:textId="19BED3A8" w:rsidR="00073109" w:rsidRPr="003035FF" w:rsidRDefault="00073109" w:rsidP="00073109">
            <w:pPr>
              <w:pStyle w:val="TAh0"/>
              <w:rPr>
                <w:sz w:val="16"/>
                <w:szCs w:val="16"/>
                <w:lang w:val="en-US"/>
              </w:rPr>
            </w:pPr>
            <w:r w:rsidRPr="003035FF">
              <w:rPr>
                <w:sz w:val="16"/>
                <w:szCs w:val="16"/>
                <w:lang w:val="en-US"/>
              </w:rPr>
              <w:t>38.523-1</w:t>
            </w:r>
          </w:p>
        </w:tc>
        <w:tc>
          <w:tcPr>
            <w:tcW w:w="1360" w:type="dxa"/>
            <w:shd w:val="clear" w:color="auto" w:fill="auto"/>
          </w:tcPr>
          <w:p w14:paraId="4EC1861A" w14:textId="13FA40A0" w:rsidR="00073109" w:rsidRPr="003035FF" w:rsidRDefault="00661CC3" w:rsidP="00073109">
            <w:pPr>
              <w:pStyle w:val="TAh0"/>
              <w:rPr>
                <w:rFonts w:cs="Arial"/>
                <w:b/>
                <w:sz w:val="16"/>
                <w:szCs w:val="16"/>
              </w:rPr>
            </w:pPr>
            <w:r w:rsidRPr="003035FF">
              <w:rPr>
                <w:b/>
                <w:sz w:val="16"/>
                <w:szCs w:val="16"/>
                <w:lang w:eastAsia="zh-CN"/>
              </w:rPr>
              <w:t>7.1.1.3.28</w:t>
            </w:r>
          </w:p>
        </w:tc>
        <w:tc>
          <w:tcPr>
            <w:tcW w:w="4129" w:type="dxa"/>
            <w:shd w:val="clear" w:color="auto" w:fill="auto"/>
          </w:tcPr>
          <w:p w14:paraId="71426DA8" w14:textId="75536374" w:rsidR="00073109" w:rsidRPr="003035FF" w:rsidRDefault="003035FF" w:rsidP="00073109">
            <w:pPr>
              <w:pStyle w:val="TAh0"/>
              <w:rPr>
                <w:rFonts w:cs="Arial"/>
                <w:sz w:val="16"/>
                <w:szCs w:val="16"/>
              </w:rPr>
            </w:pPr>
            <w:r w:rsidRPr="003035FF">
              <w:rPr>
                <w:bCs/>
                <w:sz w:val="16"/>
                <w:szCs w:val="16"/>
                <w:lang w:eastAsia="zh-CN"/>
              </w:rPr>
              <w:t>Correct handling of MAC control information / LTM Cell Switch Command / UL transmission without random access</w:t>
            </w:r>
          </w:p>
        </w:tc>
        <w:tc>
          <w:tcPr>
            <w:tcW w:w="1361" w:type="dxa"/>
            <w:shd w:val="clear" w:color="auto" w:fill="auto"/>
          </w:tcPr>
          <w:p w14:paraId="1C75BA8C" w14:textId="6AB81CBC" w:rsidR="00073109" w:rsidRPr="003035FF" w:rsidRDefault="00073109" w:rsidP="00073109">
            <w:pPr>
              <w:pStyle w:val="TAh0"/>
              <w:rPr>
                <w:rFonts w:cs="Arial"/>
                <w:b/>
                <w:color w:val="FF0000"/>
                <w:sz w:val="16"/>
                <w:szCs w:val="16"/>
              </w:rPr>
            </w:pPr>
          </w:p>
        </w:tc>
        <w:tc>
          <w:tcPr>
            <w:tcW w:w="4129" w:type="dxa"/>
            <w:shd w:val="clear" w:color="auto" w:fill="auto"/>
          </w:tcPr>
          <w:p w14:paraId="6B8251B7" w14:textId="2AEF6314" w:rsidR="00073109" w:rsidRPr="003035FF" w:rsidRDefault="003035FF" w:rsidP="00073109">
            <w:pPr>
              <w:pStyle w:val="TAh0"/>
              <w:rPr>
                <w:rFonts w:cs="Arial"/>
                <w:color w:val="FF0000"/>
                <w:sz w:val="16"/>
                <w:szCs w:val="16"/>
              </w:rPr>
            </w:pPr>
            <w:r w:rsidRPr="003035FF">
              <w:rPr>
                <w:bCs/>
                <w:color w:val="FF0000"/>
                <w:sz w:val="16"/>
                <w:szCs w:val="16"/>
                <w:lang w:eastAsia="zh-CN"/>
              </w:rPr>
              <w:t>Correct handling of MAC control information / LTM Cell Switch Command / UL transmission without random access / NR-DC</w:t>
            </w:r>
          </w:p>
        </w:tc>
        <w:tc>
          <w:tcPr>
            <w:tcW w:w="2562" w:type="dxa"/>
            <w:shd w:val="clear" w:color="auto" w:fill="auto"/>
          </w:tcPr>
          <w:p w14:paraId="0185D6EA" w14:textId="72D124B4" w:rsidR="00073109" w:rsidRPr="003035FF" w:rsidRDefault="00073109" w:rsidP="00073109">
            <w:pPr>
              <w:pStyle w:val="TAh0"/>
              <w:rPr>
                <w:rFonts w:cs="Arial"/>
                <w:sz w:val="16"/>
                <w:szCs w:val="16"/>
              </w:rPr>
            </w:pPr>
            <w:r w:rsidRPr="003035FF">
              <w:rPr>
                <w:rFonts w:cs="Arial"/>
                <w:sz w:val="16"/>
                <w:szCs w:val="16"/>
              </w:rPr>
              <w:t>Test case title updated</w:t>
            </w:r>
          </w:p>
        </w:tc>
      </w:tr>
      <w:tr w:rsidR="00073109" w:rsidRPr="00FF6D2A" w14:paraId="08E01B8E" w14:textId="77777777" w:rsidTr="005C0FBD">
        <w:tc>
          <w:tcPr>
            <w:tcW w:w="14430" w:type="dxa"/>
            <w:gridSpan w:val="6"/>
            <w:shd w:val="clear" w:color="auto" w:fill="DEEAF6"/>
          </w:tcPr>
          <w:p w14:paraId="7361C56F" w14:textId="644565D6" w:rsidR="00073109" w:rsidRPr="0070561D" w:rsidRDefault="00073109" w:rsidP="00073109">
            <w:pPr>
              <w:pStyle w:val="TAh0"/>
              <w:rPr>
                <w:rFonts w:cs="Arial"/>
                <w:b/>
                <w:sz w:val="16"/>
                <w:szCs w:val="16"/>
              </w:rPr>
            </w:pPr>
            <w:r w:rsidRPr="0070561D">
              <w:rPr>
                <w:rFonts w:cs="Arial"/>
                <w:b/>
                <w:sz w:val="16"/>
                <w:szCs w:val="16"/>
              </w:rPr>
              <w:t>51.010-1 / 51-010-2 – GERAN test cases</w:t>
            </w:r>
          </w:p>
        </w:tc>
      </w:tr>
      <w:tr w:rsidR="00073109" w:rsidRPr="00FF6D2A" w14:paraId="721CC4A3" w14:textId="77777777" w:rsidTr="005C0FBD">
        <w:tc>
          <w:tcPr>
            <w:tcW w:w="14430" w:type="dxa"/>
            <w:gridSpan w:val="6"/>
            <w:shd w:val="clear" w:color="auto" w:fill="auto"/>
          </w:tcPr>
          <w:p w14:paraId="3C5709B9" w14:textId="77777777" w:rsidR="00073109" w:rsidRPr="0070561D" w:rsidRDefault="00073109" w:rsidP="00073109">
            <w:pPr>
              <w:pStyle w:val="TAh0"/>
              <w:rPr>
                <w:rFonts w:cs="Arial"/>
                <w:b/>
                <w:sz w:val="16"/>
                <w:szCs w:val="16"/>
              </w:rPr>
            </w:pPr>
            <w:r w:rsidRPr="0070561D">
              <w:rPr>
                <w:rFonts w:cs="Arial"/>
                <w:sz w:val="16"/>
                <w:szCs w:val="16"/>
              </w:rPr>
              <w:t>No impact</w:t>
            </w:r>
          </w:p>
        </w:tc>
      </w:tr>
    </w:tbl>
    <w:p w14:paraId="6B63C1F3" w14:textId="46C99500" w:rsidR="00AA1873" w:rsidRPr="00C15BA2" w:rsidRDefault="00AA1873" w:rsidP="00EB2B3A">
      <w:pPr>
        <w:pStyle w:val="Arial"/>
        <w:widowControl w:val="0"/>
        <w:ind w:rightChars="0" w:right="0"/>
        <w:jc w:val="both"/>
        <w:rPr>
          <w:rFonts w:ascii="Arial" w:hAnsi="Arial"/>
          <w:sz w:val="16"/>
          <w:szCs w:val="16"/>
        </w:rPr>
      </w:pPr>
    </w:p>
    <w:sectPr w:rsidR="00AA1873" w:rsidRPr="00C15BA2" w:rsidSect="00685DAB">
      <w:pgSz w:w="16838" w:h="11906" w:orient="landscape"/>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EBBB1" w14:textId="77777777" w:rsidR="00694EF2" w:rsidRDefault="00694EF2">
      <w:r>
        <w:separator/>
      </w:r>
    </w:p>
  </w:endnote>
  <w:endnote w:type="continuationSeparator" w:id="0">
    <w:p w14:paraId="1D2C2D08" w14:textId="77777777" w:rsidR="00694EF2" w:rsidRDefault="00694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4EDE7" w14:textId="77777777" w:rsidR="00694EF2" w:rsidRDefault="00694EF2">
      <w:r>
        <w:separator/>
      </w:r>
    </w:p>
  </w:footnote>
  <w:footnote w:type="continuationSeparator" w:id="0">
    <w:p w14:paraId="01A7875A" w14:textId="77777777" w:rsidR="00694EF2" w:rsidRDefault="00694E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20AEE"/>
    <w:multiLevelType w:val="hybridMultilevel"/>
    <w:tmpl w:val="35F09A7C"/>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 w15:restartNumberingAfterBreak="0">
    <w:nsid w:val="109675AE"/>
    <w:multiLevelType w:val="hybridMultilevel"/>
    <w:tmpl w:val="B9B4C27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5227D5D"/>
    <w:multiLevelType w:val="hybridMultilevel"/>
    <w:tmpl w:val="54EE93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85242E1"/>
    <w:multiLevelType w:val="hybridMultilevel"/>
    <w:tmpl w:val="79760356"/>
    <w:lvl w:ilvl="0" w:tplc="39A25FD8">
      <w:start w:val="19"/>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621461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2200302">
    <w:abstractNumId w:val="7"/>
  </w:num>
  <w:num w:numId="3" w16cid:durableId="109325139">
    <w:abstractNumId w:val="6"/>
  </w:num>
  <w:num w:numId="4" w16cid:durableId="450368461">
    <w:abstractNumId w:val="5"/>
  </w:num>
  <w:num w:numId="5" w16cid:durableId="2026445248">
    <w:abstractNumId w:val="8"/>
  </w:num>
  <w:num w:numId="6" w16cid:durableId="6699105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00567569">
    <w:abstractNumId w:val="3"/>
  </w:num>
  <w:num w:numId="8" w16cid:durableId="275063757">
    <w:abstractNumId w:val="4"/>
  </w:num>
  <w:num w:numId="9" w16cid:durableId="536940071">
    <w:abstractNumId w:val="1"/>
  </w:num>
  <w:num w:numId="10" w16cid:durableId="12532021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85C"/>
    <w:rsid w:val="00002CC2"/>
    <w:rsid w:val="00003B9A"/>
    <w:rsid w:val="000040F4"/>
    <w:rsid w:val="000058B4"/>
    <w:rsid w:val="00005997"/>
    <w:rsid w:val="000068E1"/>
    <w:rsid w:val="00006EF7"/>
    <w:rsid w:val="000113FA"/>
    <w:rsid w:val="000205C5"/>
    <w:rsid w:val="00024F4F"/>
    <w:rsid w:val="000313F2"/>
    <w:rsid w:val="00032692"/>
    <w:rsid w:val="00034204"/>
    <w:rsid w:val="000359E3"/>
    <w:rsid w:val="00037C06"/>
    <w:rsid w:val="000413C2"/>
    <w:rsid w:val="00044BB4"/>
    <w:rsid w:val="000506B3"/>
    <w:rsid w:val="0005191B"/>
    <w:rsid w:val="00052332"/>
    <w:rsid w:val="00052378"/>
    <w:rsid w:val="00052816"/>
    <w:rsid w:val="00052BF8"/>
    <w:rsid w:val="00053FBE"/>
    <w:rsid w:val="00054127"/>
    <w:rsid w:val="00057116"/>
    <w:rsid w:val="00060D30"/>
    <w:rsid w:val="000636DE"/>
    <w:rsid w:val="00065F74"/>
    <w:rsid w:val="000673E3"/>
    <w:rsid w:val="00067741"/>
    <w:rsid w:val="00067A1D"/>
    <w:rsid w:val="000723B2"/>
    <w:rsid w:val="00072E8A"/>
    <w:rsid w:val="00073109"/>
    <w:rsid w:val="00074709"/>
    <w:rsid w:val="00074D14"/>
    <w:rsid w:val="000754EF"/>
    <w:rsid w:val="00076AAC"/>
    <w:rsid w:val="000776C0"/>
    <w:rsid w:val="00077CEB"/>
    <w:rsid w:val="0008020F"/>
    <w:rsid w:val="000804E3"/>
    <w:rsid w:val="00082057"/>
    <w:rsid w:val="00082700"/>
    <w:rsid w:val="00082FC1"/>
    <w:rsid w:val="00083A52"/>
    <w:rsid w:val="00097469"/>
    <w:rsid w:val="000A2CCA"/>
    <w:rsid w:val="000A2E96"/>
    <w:rsid w:val="000A4BDB"/>
    <w:rsid w:val="000A53D9"/>
    <w:rsid w:val="000A5425"/>
    <w:rsid w:val="000A56DB"/>
    <w:rsid w:val="000B0519"/>
    <w:rsid w:val="000B1239"/>
    <w:rsid w:val="000B2810"/>
    <w:rsid w:val="000B2F9D"/>
    <w:rsid w:val="000B385E"/>
    <w:rsid w:val="000B606E"/>
    <w:rsid w:val="000B61FD"/>
    <w:rsid w:val="000B62FD"/>
    <w:rsid w:val="000B7969"/>
    <w:rsid w:val="000C04D0"/>
    <w:rsid w:val="000C0D97"/>
    <w:rsid w:val="000C1F94"/>
    <w:rsid w:val="000C4CB7"/>
    <w:rsid w:val="000C61C6"/>
    <w:rsid w:val="000C697C"/>
    <w:rsid w:val="000C752D"/>
    <w:rsid w:val="000D0DAE"/>
    <w:rsid w:val="000D178A"/>
    <w:rsid w:val="000D2405"/>
    <w:rsid w:val="000D4485"/>
    <w:rsid w:val="000D7D5B"/>
    <w:rsid w:val="000E3BBF"/>
    <w:rsid w:val="000E40F4"/>
    <w:rsid w:val="000E4BB8"/>
    <w:rsid w:val="000E55AD"/>
    <w:rsid w:val="000E65B7"/>
    <w:rsid w:val="000F4E60"/>
    <w:rsid w:val="000F5ED4"/>
    <w:rsid w:val="000F7FA2"/>
    <w:rsid w:val="00102B45"/>
    <w:rsid w:val="00105921"/>
    <w:rsid w:val="001060BF"/>
    <w:rsid w:val="0010621B"/>
    <w:rsid w:val="0010752E"/>
    <w:rsid w:val="00110EFE"/>
    <w:rsid w:val="00111AED"/>
    <w:rsid w:val="00114D18"/>
    <w:rsid w:val="001167D7"/>
    <w:rsid w:val="001176F8"/>
    <w:rsid w:val="00120C36"/>
    <w:rsid w:val="00125B7B"/>
    <w:rsid w:val="00125E71"/>
    <w:rsid w:val="001267FA"/>
    <w:rsid w:val="001275BA"/>
    <w:rsid w:val="0013087E"/>
    <w:rsid w:val="00130DAB"/>
    <w:rsid w:val="00140504"/>
    <w:rsid w:val="00144BA3"/>
    <w:rsid w:val="00145C1D"/>
    <w:rsid w:val="001512CB"/>
    <w:rsid w:val="0015183C"/>
    <w:rsid w:val="001540A6"/>
    <w:rsid w:val="001546AB"/>
    <w:rsid w:val="00154E87"/>
    <w:rsid w:val="00156163"/>
    <w:rsid w:val="00157D26"/>
    <w:rsid w:val="00161FE7"/>
    <w:rsid w:val="001621F1"/>
    <w:rsid w:val="0016376F"/>
    <w:rsid w:val="00167F3B"/>
    <w:rsid w:val="001745EF"/>
    <w:rsid w:val="00174834"/>
    <w:rsid w:val="0017648F"/>
    <w:rsid w:val="0017696D"/>
    <w:rsid w:val="00180237"/>
    <w:rsid w:val="00184B5E"/>
    <w:rsid w:val="00185748"/>
    <w:rsid w:val="001862EA"/>
    <w:rsid w:val="00190A65"/>
    <w:rsid w:val="001A2A26"/>
    <w:rsid w:val="001A2A82"/>
    <w:rsid w:val="001A2DA2"/>
    <w:rsid w:val="001A3B0F"/>
    <w:rsid w:val="001B00A3"/>
    <w:rsid w:val="001B0851"/>
    <w:rsid w:val="001B19E4"/>
    <w:rsid w:val="001B4361"/>
    <w:rsid w:val="001B45A2"/>
    <w:rsid w:val="001C2201"/>
    <w:rsid w:val="001C3FE0"/>
    <w:rsid w:val="001C55F2"/>
    <w:rsid w:val="001C5C86"/>
    <w:rsid w:val="001C5FB3"/>
    <w:rsid w:val="001D0BAA"/>
    <w:rsid w:val="001D102F"/>
    <w:rsid w:val="001D2B52"/>
    <w:rsid w:val="001D31A1"/>
    <w:rsid w:val="001D7CA3"/>
    <w:rsid w:val="001E1883"/>
    <w:rsid w:val="001E2818"/>
    <w:rsid w:val="001E3225"/>
    <w:rsid w:val="001E3752"/>
    <w:rsid w:val="001E3A9D"/>
    <w:rsid w:val="001E3CEF"/>
    <w:rsid w:val="001E5078"/>
    <w:rsid w:val="001E5CB1"/>
    <w:rsid w:val="001E79A6"/>
    <w:rsid w:val="001F00CB"/>
    <w:rsid w:val="00200098"/>
    <w:rsid w:val="002000C2"/>
    <w:rsid w:val="002049A6"/>
    <w:rsid w:val="00205F98"/>
    <w:rsid w:val="00211664"/>
    <w:rsid w:val="00213C62"/>
    <w:rsid w:val="0021530C"/>
    <w:rsid w:val="00215A4E"/>
    <w:rsid w:val="00217E4E"/>
    <w:rsid w:val="00223C23"/>
    <w:rsid w:val="0022527B"/>
    <w:rsid w:val="00225B51"/>
    <w:rsid w:val="00227B76"/>
    <w:rsid w:val="00230D34"/>
    <w:rsid w:val="00233AC3"/>
    <w:rsid w:val="0023773F"/>
    <w:rsid w:val="0023774C"/>
    <w:rsid w:val="00237CF4"/>
    <w:rsid w:val="00237E34"/>
    <w:rsid w:val="00241970"/>
    <w:rsid w:val="00241F20"/>
    <w:rsid w:val="002441EC"/>
    <w:rsid w:val="00246FDE"/>
    <w:rsid w:val="0024786B"/>
    <w:rsid w:val="0025078F"/>
    <w:rsid w:val="00251EE7"/>
    <w:rsid w:val="00254A36"/>
    <w:rsid w:val="002567B5"/>
    <w:rsid w:val="002608A4"/>
    <w:rsid w:val="00262DBF"/>
    <w:rsid w:val="0026438F"/>
    <w:rsid w:val="0026450C"/>
    <w:rsid w:val="00265E05"/>
    <w:rsid w:val="00267107"/>
    <w:rsid w:val="00276E15"/>
    <w:rsid w:val="00280142"/>
    <w:rsid w:val="00282262"/>
    <w:rsid w:val="0028440B"/>
    <w:rsid w:val="00290318"/>
    <w:rsid w:val="00292E92"/>
    <w:rsid w:val="00293FC2"/>
    <w:rsid w:val="002960DB"/>
    <w:rsid w:val="00297F86"/>
    <w:rsid w:val="002A0463"/>
    <w:rsid w:val="002A10A9"/>
    <w:rsid w:val="002B1E01"/>
    <w:rsid w:val="002B278F"/>
    <w:rsid w:val="002B2D82"/>
    <w:rsid w:val="002B4DA3"/>
    <w:rsid w:val="002B5192"/>
    <w:rsid w:val="002C45BB"/>
    <w:rsid w:val="002C6A59"/>
    <w:rsid w:val="002C6C29"/>
    <w:rsid w:val="002C6F14"/>
    <w:rsid w:val="002C779F"/>
    <w:rsid w:val="002D4462"/>
    <w:rsid w:val="002D53F1"/>
    <w:rsid w:val="002D650D"/>
    <w:rsid w:val="002E04C5"/>
    <w:rsid w:val="002E2127"/>
    <w:rsid w:val="002E3B79"/>
    <w:rsid w:val="002E438E"/>
    <w:rsid w:val="002E498B"/>
    <w:rsid w:val="002E56D4"/>
    <w:rsid w:val="002E6159"/>
    <w:rsid w:val="002E61EA"/>
    <w:rsid w:val="002E6FD0"/>
    <w:rsid w:val="002E7A9E"/>
    <w:rsid w:val="002E7E05"/>
    <w:rsid w:val="002F0344"/>
    <w:rsid w:val="002F1D13"/>
    <w:rsid w:val="0030025D"/>
    <w:rsid w:val="00300E1F"/>
    <w:rsid w:val="00300EC7"/>
    <w:rsid w:val="003035FF"/>
    <w:rsid w:val="00304BF4"/>
    <w:rsid w:val="00313D2F"/>
    <w:rsid w:val="003144F9"/>
    <w:rsid w:val="003205AD"/>
    <w:rsid w:val="00320FE7"/>
    <w:rsid w:val="00321B23"/>
    <w:rsid w:val="0032485D"/>
    <w:rsid w:val="00324F95"/>
    <w:rsid w:val="0032527C"/>
    <w:rsid w:val="00325CFE"/>
    <w:rsid w:val="0032747D"/>
    <w:rsid w:val="003308C2"/>
    <w:rsid w:val="00331103"/>
    <w:rsid w:val="0033592B"/>
    <w:rsid w:val="00335FB2"/>
    <w:rsid w:val="003360AB"/>
    <w:rsid w:val="003365D8"/>
    <w:rsid w:val="00336629"/>
    <w:rsid w:val="003371C5"/>
    <w:rsid w:val="0033740B"/>
    <w:rsid w:val="00342A80"/>
    <w:rsid w:val="00344158"/>
    <w:rsid w:val="00347B2D"/>
    <w:rsid w:val="00347F08"/>
    <w:rsid w:val="003518AA"/>
    <w:rsid w:val="00361059"/>
    <w:rsid w:val="00361947"/>
    <w:rsid w:val="00362905"/>
    <w:rsid w:val="00363600"/>
    <w:rsid w:val="00365FF2"/>
    <w:rsid w:val="003661C1"/>
    <w:rsid w:val="0037045E"/>
    <w:rsid w:val="0037127E"/>
    <w:rsid w:val="00371729"/>
    <w:rsid w:val="00372316"/>
    <w:rsid w:val="0037356A"/>
    <w:rsid w:val="00377677"/>
    <w:rsid w:val="00380E57"/>
    <w:rsid w:val="00390A85"/>
    <w:rsid w:val="003919C4"/>
    <w:rsid w:val="00392296"/>
    <w:rsid w:val="0039301A"/>
    <w:rsid w:val="00394BB7"/>
    <w:rsid w:val="00395C2B"/>
    <w:rsid w:val="003970F6"/>
    <w:rsid w:val="003A03ED"/>
    <w:rsid w:val="003A1654"/>
    <w:rsid w:val="003A1EB0"/>
    <w:rsid w:val="003A2809"/>
    <w:rsid w:val="003A3E9E"/>
    <w:rsid w:val="003B2B4F"/>
    <w:rsid w:val="003B3982"/>
    <w:rsid w:val="003B7470"/>
    <w:rsid w:val="003B7FC8"/>
    <w:rsid w:val="003C10FF"/>
    <w:rsid w:val="003C3E85"/>
    <w:rsid w:val="003C4AFD"/>
    <w:rsid w:val="003C6DA6"/>
    <w:rsid w:val="003D29A8"/>
    <w:rsid w:val="003D2A80"/>
    <w:rsid w:val="003D606E"/>
    <w:rsid w:val="003D6A6A"/>
    <w:rsid w:val="003D707E"/>
    <w:rsid w:val="003E0170"/>
    <w:rsid w:val="003E090E"/>
    <w:rsid w:val="003E1320"/>
    <w:rsid w:val="003E2AFA"/>
    <w:rsid w:val="003E4094"/>
    <w:rsid w:val="003E4E7C"/>
    <w:rsid w:val="003E5629"/>
    <w:rsid w:val="003E7133"/>
    <w:rsid w:val="003F0170"/>
    <w:rsid w:val="003F268E"/>
    <w:rsid w:val="003F2784"/>
    <w:rsid w:val="003F3448"/>
    <w:rsid w:val="003F685A"/>
    <w:rsid w:val="003F78CE"/>
    <w:rsid w:val="003F7A9A"/>
    <w:rsid w:val="003F7B3D"/>
    <w:rsid w:val="004059B2"/>
    <w:rsid w:val="004112AC"/>
    <w:rsid w:val="00411E2B"/>
    <w:rsid w:val="00413FB9"/>
    <w:rsid w:val="0041620E"/>
    <w:rsid w:val="00416F15"/>
    <w:rsid w:val="00421E7B"/>
    <w:rsid w:val="00422024"/>
    <w:rsid w:val="0042378B"/>
    <w:rsid w:val="00423DA5"/>
    <w:rsid w:val="00425E5F"/>
    <w:rsid w:val="004318F9"/>
    <w:rsid w:val="00432086"/>
    <w:rsid w:val="00432C66"/>
    <w:rsid w:val="004330DE"/>
    <w:rsid w:val="0043429A"/>
    <w:rsid w:val="004343EB"/>
    <w:rsid w:val="0043547B"/>
    <w:rsid w:val="00436954"/>
    <w:rsid w:val="0043745F"/>
    <w:rsid w:val="00437D89"/>
    <w:rsid w:val="00437E7E"/>
    <w:rsid w:val="0044029F"/>
    <w:rsid w:val="00440769"/>
    <w:rsid w:val="00441537"/>
    <w:rsid w:val="00441CA2"/>
    <w:rsid w:val="00444687"/>
    <w:rsid w:val="0044783B"/>
    <w:rsid w:val="00456E96"/>
    <w:rsid w:val="00462CEB"/>
    <w:rsid w:val="00463F66"/>
    <w:rsid w:val="00464D64"/>
    <w:rsid w:val="00465C3A"/>
    <w:rsid w:val="0046709F"/>
    <w:rsid w:val="00467594"/>
    <w:rsid w:val="00467A87"/>
    <w:rsid w:val="00470066"/>
    <w:rsid w:val="00474945"/>
    <w:rsid w:val="0048267C"/>
    <w:rsid w:val="00482BD8"/>
    <w:rsid w:val="00484E77"/>
    <w:rsid w:val="00485529"/>
    <w:rsid w:val="004856F2"/>
    <w:rsid w:val="00485CE8"/>
    <w:rsid w:val="0048674A"/>
    <w:rsid w:val="004871BE"/>
    <w:rsid w:val="004876B9"/>
    <w:rsid w:val="004922D6"/>
    <w:rsid w:val="00492D65"/>
    <w:rsid w:val="004933DE"/>
    <w:rsid w:val="00493A79"/>
    <w:rsid w:val="00493F48"/>
    <w:rsid w:val="00497328"/>
    <w:rsid w:val="004A0C7D"/>
    <w:rsid w:val="004A36B6"/>
    <w:rsid w:val="004A5BBD"/>
    <w:rsid w:val="004A6A57"/>
    <w:rsid w:val="004A6A60"/>
    <w:rsid w:val="004B0F33"/>
    <w:rsid w:val="004B35C4"/>
    <w:rsid w:val="004B393E"/>
    <w:rsid w:val="004B3C4E"/>
    <w:rsid w:val="004B4461"/>
    <w:rsid w:val="004C3688"/>
    <w:rsid w:val="004C4221"/>
    <w:rsid w:val="004C51D5"/>
    <w:rsid w:val="004C7921"/>
    <w:rsid w:val="004D277B"/>
    <w:rsid w:val="004D3FCE"/>
    <w:rsid w:val="004D52D1"/>
    <w:rsid w:val="004D58DD"/>
    <w:rsid w:val="004D7600"/>
    <w:rsid w:val="004E1935"/>
    <w:rsid w:val="004E3261"/>
    <w:rsid w:val="004E66A8"/>
    <w:rsid w:val="004E6F8A"/>
    <w:rsid w:val="004F014F"/>
    <w:rsid w:val="004F045F"/>
    <w:rsid w:val="004F10DA"/>
    <w:rsid w:val="004F35F4"/>
    <w:rsid w:val="004F3750"/>
    <w:rsid w:val="00505C0F"/>
    <w:rsid w:val="0050716C"/>
    <w:rsid w:val="00507479"/>
    <w:rsid w:val="00511B53"/>
    <w:rsid w:val="00512926"/>
    <w:rsid w:val="0051381F"/>
    <w:rsid w:val="00513D6F"/>
    <w:rsid w:val="0051459B"/>
    <w:rsid w:val="005151ED"/>
    <w:rsid w:val="00515EAE"/>
    <w:rsid w:val="0051617A"/>
    <w:rsid w:val="00517318"/>
    <w:rsid w:val="00517E5C"/>
    <w:rsid w:val="005209E5"/>
    <w:rsid w:val="00524F5C"/>
    <w:rsid w:val="00530475"/>
    <w:rsid w:val="005307F7"/>
    <w:rsid w:val="005308D9"/>
    <w:rsid w:val="00530DB5"/>
    <w:rsid w:val="005356FB"/>
    <w:rsid w:val="00537BA8"/>
    <w:rsid w:val="00540A97"/>
    <w:rsid w:val="005425BD"/>
    <w:rsid w:val="00543158"/>
    <w:rsid w:val="00544180"/>
    <w:rsid w:val="00544ED0"/>
    <w:rsid w:val="00545682"/>
    <w:rsid w:val="005456A7"/>
    <w:rsid w:val="00546279"/>
    <w:rsid w:val="00551C4B"/>
    <w:rsid w:val="00552792"/>
    <w:rsid w:val="005537CA"/>
    <w:rsid w:val="005563E0"/>
    <w:rsid w:val="00556729"/>
    <w:rsid w:val="005573BB"/>
    <w:rsid w:val="005574B1"/>
    <w:rsid w:val="00557B2E"/>
    <w:rsid w:val="00560FA0"/>
    <w:rsid w:val="00561267"/>
    <w:rsid w:val="00562E9E"/>
    <w:rsid w:val="005633A7"/>
    <w:rsid w:val="00563B58"/>
    <w:rsid w:val="0056585D"/>
    <w:rsid w:val="0056665D"/>
    <w:rsid w:val="0056708F"/>
    <w:rsid w:val="005674E3"/>
    <w:rsid w:val="00570CB1"/>
    <w:rsid w:val="00572A83"/>
    <w:rsid w:val="00573FDA"/>
    <w:rsid w:val="00575A58"/>
    <w:rsid w:val="00577A46"/>
    <w:rsid w:val="00583B54"/>
    <w:rsid w:val="00590087"/>
    <w:rsid w:val="00593CE2"/>
    <w:rsid w:val="0059588F"/>
    <w:rsid w:val="005A10DC"/>
    <w:rsid w:val="005A1D7A"/>
    <w:rsid w:val="005A2061"/>
    <w:rsid w:val="005A5994"/>
    <w:rsid w:val="005B1188"/>
    <w:rsid w:val="005B2738"/>
    <w:rsid w:val="005B30A9"/>
    <w:rsid w:val="005B7B6B"/>
    <w:rsid w:val="005C0FBD"/>
    <w:rsid w:val="005C2BE4"/>
    <w:rsid w:val="005C4449"/>
    <w:rsid w:val="005C4F58"/>
    <w:rsid w:val="005D056C"/>
    <w:rsid w:val="005D0960"/>
    <w:rsid w:val="005D3FEC"/>
    <w:rsid w:val="005D44BE"/>
    <w:rsid w:val="005D725A"/>
    <w:rsid w:val="005E41C0"/>
    <w:rsid w:val="005E7725"/>
    <w:rsid w:val="005F6BD7"/>
    <w:rsid w:val="005F735C"/>
    <w:rsid w:val="006013C7"/>
    <w:rsid w:val="00611EC4"/>
    <w:rsid w:val="00614D18"/>
    <w:rsid w:val="006163F1"/>
    <w:rsid w:val="00616E15"/>
    <w:rsid w:val="00616E6E"/>
    <w:rsid w:val="00617203"/>
    <w:rsid w:val="006202F6"/>
    <w:rsid w:val="00620B3F"/>
    <w:rsid w:val="00622CE9"/>
    <w:rsid w:val="00622F99"/>
    <w:rsid w:val="00623D4F"/>
    <w:rsid w:val="00624D02"/>
    <w:rsid w:val="00624F13"/>
    <w:rsid w:val="00625121"/>
    <w:rsid w:val="00633999"/>
    <w:rsid w:val="006348C7"/>
    <w:rsid w:val="00635AB4"/>
    <w:rsid w:val="0064038A"/>
    <w:rsid w:val="00640E81"/>
    <w:rsid w:val="006418C6"/>
    <w:rsid w:val="00641B90"/>
    <w:rsid w:val="00644822"/>
    <w:rsid w:val="00644AC3"/>
    <w:rsid w:val="00644C82"/>
    <w:rsid w:val="006515C6"/>
    <w:rsid w:val="006518DB"/>
    <w:rsid w:val="00652141"/>
    <w:rsid w:val="0065244E"/>
    <w:rsid w:val="00654893"/>
    <w:rsid w:val="00656E75"/>
    <w:rsid w:val="006601CA"/>
    <w:rsid w:val="00661CC3"/>
    <w:rsid w:val="00661D99"/>
    <w:rsid w:val="00663F72"/>
    <w:rsid w:val="00664276"/>
    <w:rsid w:val="006657D6"/>
    <w:rsid w:val="00666660"/>
    <w:rsid w:val="00671507"/>
    <w:rsid w:val="00671BBB"/>
    <w:rsid w:val="00673B0F"/>
    <w:rsid w:val="00676CBC"/>
    <w:rsid w:val="00680536"/>
    <w:rsid w:val="00680B94"/>
    <w:rsid w:val="00681038"/>
    <w:rsid w:val="006810DF"/>
    <w:rsid w:val="00682237"/>
    <w:rsid w:val="00683100"/>
    <w:rsid w:val="006840DE"/>
    <w:rsid w:val="00684932"/>
    <w:rsid w:val="00685DAB"/>
    <w:rsid w:val="00685E69"/>
    <w:rsid w:val="00687442"/>
    <w:rsid w:val="0069039E"/>
    <w:rsid w:val="00690A4C"/>
    <w:rsid w:val="00692B30"/>
    <w:rsid w:val="00692E22"/>
    <w:rsid w:val="006946C5"/>
    <w:rsid w:val="006946DF"/>
    <w:rsid w:val="00694EF2"/>
    <w:rsid w:val="00695B50"/>
    <w:rsid w:val="00696BE3"/>
    <w:rsid w:val="00697D3C"/>
    <w:rsid w:val="006A0996"/>
    <w:rsid w:val="006A532C"/>
    <w:rsid w:val="006A5423"/>
    <w:rsid w:val="006A5676"/>
    <w:rsid w:val="006B2274"/>
    <w:rsid w:val="006B4242"/>
    <w:rsid w:val="006B4280"/>
    <w:rsid w:val="006B628B"/>
    <w:rsid w:val="006C0DA0"/>
    <w:rsid w:val="006C4438"/>
    <w:rsid w:val="006C5F98"/>
    <w:rsid w:val="006C7408"/>
    <w:rsid w:val="006D0650"/>
    <w:rsid w:val="006D4239"/>
    <w:rsid w:val="006D4279"/>
    <w:rsid w:val="006D4652"/>
    <w:rsid w:val="006D5D05"/>
    <w:rsid w:val="006D731F"/>
    <w:rsid w:val="006E215A"/>
    <w:rsid w:val="006E74C3"/>
    <w:rsid w:val="006F0585"/>
    <w:rsid w:val="006F068F"/>
    <w:rsid w:val="006F201C"/>
    <w:rsid w:val="006F2133"/>
    <w:rsid w:val="006F31CC"/>
    <w:rsid w:val="006F3248"/>
    <w:rsid w:val="0070012C"/>
    <w:rsid w:val="0070154B"/>
    <w:rsid w:val="007033C4"/>
    <w:rsid w:val="00704CC0"/>
    <w:rsid w:val="0070561D"/>
    <w:rsid w:val="00705CDD"/>
    <w:rsid w:val="00707673"/>
    <w:rsid w:val="00711E69"/>
    <w:rsid w:val="00716AC4"/>
    <w:rsid w:val="00716C9E"/>
    <w:rsid w:val="00716EF2"/>
    <w:rsid w:val="0071739A"/>
    <w:rsid w:val="007230EC"/>
    <w:rsid w:val="00724D27"/>
    <w:rsid w:val="00727561"/>
    <w:rsid w:val="007278A1"/>
    <w:rsid w:val="00731B39"/>
    <w:rsid w:val="00731E28"/>
    <w:rsid w:val="00733077"/>
    <w:rsid w:val="00734382"/>
    <w:rsid w:val="00735BA1"/>
    <w:rsid w:val="00735E9E"/>
    <w:rsid w:val="0074325F"/>
    <w:rsid w:val="00744E5C"/>
    <w:rsid w:val="00747F86"/>
    <w:rsid w:val="00751B1B"/>
    <w:rsid w:val="0075252A"/>
    <w:rsid w:val="00753CF4"/>
    <w:rsid w:val="00756836"/>
    <w:rsid w:val="00757A31"/>
    <w:rsid w:val="00757CDF"/>
    <w:rsid w:val="007625B1"/>
    <w:rsid w:val="00762EAC"/>
    <w:rsid w:val="00764B84"/>
    <w:rsid w:val="00765299"/>
    <w:rsid w:val="007664A1"/>
    <w:rsid w:val="00771974"/>
    <w:rsid w:val="00773EC4"/>
    <w:rsid w:val="007761FB"/>
    <w:rsid w:val="007772C1"/>
    <w:rsid w:val="007776A6"/>
    <w:rsid w:val="0078034D"/>
    <w:rsid w:val="00780FE9"/>
    <w:rsid w:val="007861DC"/>
    <w:rsid w:val="00786EBC"/>
    <w:rsid w:val="007872E2"/>
    <w:rsid w:val="00790BCC"/>
    <w:rsid w:val="0079394D"/>
    <w:rsid w:val="00795424"/>
    <w:rsid w:val="00796F87"/>
    <w:rsid w:val="007974F5"/>
    <w:rsid w:val="00797BAB"/>
    <w:rsid w:val="007A2AC1"/>
    <w:rsid w:val="007B0099"/>
    <w:rsid w:val="007B0F49"/>
    <w:rsid w:val="007B1AC4"/>
    <w:rsid w:val="007B24BA"/>
    <w:rsid w:val="007B36EB"/>
    <w:rsid w:val="007B7185"/>
    <w:rsid w:val="007C0EFD"/>
    <w:rsid w:val="007C4A37"/>
    <w:rsid w:val="007C54AE"/>
    <w:rsid w:val="007C7E14"/>
    <w:rsid w:val="007D0A36"/>
    <w:rsid w:val="007D0BFF"/>
    <w:rsid w:val="007D11A2"/>
    <w:rsid w:val="007D4CB3"/>
    <w:rsid w:val="007D6FD8"/>
    <w:rsid w:val="007D7687"/>
    <w:rsid w:val="007E6425"/>
    <w:rsid w:val="007E6564"/>
    <w:rsid w:val="007E6862"/>
    <w:rsid w:val="007F2431"/>
    <w:rsid w:val="007F4A3B"/>
    <w:rsid w:val="007F7421"/>
    <w:rsid w:val="007F7C9B"/>
    <w:rsid w:val="0080432D"/>
    <w:rsid w:val="0080704C"/>
    <w:rsid w:val="00807C25"/>
    <w:rsid w:val="008112AD"/>
    <w:rsid w:val="00813889"/>
    <w:rsid w:val="00814F4B"/>
    <w:rsid w:val="008245DD"/>
    <w:rsid w:val="00825162"/>
    <w:rsid w:val="0082541F"/>
    <w:rsid w:val="008301C6"/>
    <w:rsid w:val="00832016"/>
    <w:rsid w:val="00835732"/>
    <w:rsid w:val="008377EF"/>
    <w:rsid w:val="00843CCA"/>
    <w:rsid w:val="00844DD3"/>
    <w:rsid w:val="008455B1"/>
    <w:rsid w:val="00847095"/>
    <w:rsid w:val="00852472"/>
    <w:rsid w:val="00853A06"/>
    <w:rsid w:val="00854938"/>
    <w:rsid w:val="00855009"/>
    <w:rsid w:val="0085667F"/>
    <w:rsid w:val="00857E34"/>
    <w:rsid w:val="00857F85"/>
    <w:rsid w:val="00860E5E"/>
    <w:rsid w:val="008616A7"/>
    <w:rsid w:val="0086383A"/>
    <w:rsid w:val="0086568A"/>
    <w:rsid w:val="00867A43"/>
    <w:rsid w:val="00875C4E"/>
    <w:rsid w:val="00876689"/>
    <w:rsid w:val="008766FA"/>
    <w:rsid w:val="00876B96"/>
    <w:rsid w:val="0088222A"/>
    <w:rsid w:val="008841A7"/>
    <w:rsid w:val="00886FA6"/>
    <w:rsid w:val="00887079"/>
    <w:rsid w:val="008871C1"/>
    <w:rsid w:val="00887776"/>
    <w:rsid w:val="0089069C"/>
    <w:rsid w:val="008920D7"/>
    <w:rsid w:val="008925F3"/>
    <w:rsid w:val="00896CF8"/>
    <w:rsid w:val="008A112B"/>
    <w:rsid w:val="008A15C2"/>
    <w:rsid w:val="008A5355"/>
    <w:rsid w:val="008A76FD"/>
    <w:rsid w:val="008A7A75"/>
    <w:rsid w:val="008A7BE8"/>
    <w:rsid w:val="008B1111"/>
    <w:rsid w:val="008B140F"/>
    <w:rsid w:val="008B1F23"/>
    <w:rsid w:val="008B2D09"/>
    <w:rsid w:val="008B6B54"/>
    <w:rsid w:val="008B6F3D"/>
    <w:rsid w:val="008C0E07"/>
    <w:rsid w:val="008C282A"/>
    <w:rsid w:val="008C4B35"/>
    <w:rsid w:val="008C4B56"/>
    <w:rsid w:val="008C537F"/>
    <w:rsid w:val="008C565D"/>
    <w:rsid w:val="008C5AAE"/>
    <w:rsid w:val="008C6792"/>
    <w:rsid w:val="008C7835"/>
    <w:rsid w:val="008D658B"/>
    <w:rsid w:val="008D761B"/>
    <w:rsid w:val="008E297A"/>
    <w:rsid w:val="008E3016"/>
    <w:rsid w:val="008E3418"/>
    <w:rsid w:val="008E344C"/>
    <w:rsid w:val="008E7B16"/>
    <w:rsid w:val="008F06A1"/>
    <w:rsid w:val="008F2393"/>
    <w:rsid w:val="008F418F"/>
    <w:rsid w:val="008F4C91"/>
    <w:rsid w:val="009004A4"/>
    <w:rsid w:val="00900D7F"/>
    <w:rsid w:val="009017ED"/>
    <w:rsid w:val="009022FB"/>
    <w:rsid w:val="00902AF7"/>
    <w:rsid w:val="009037BC"/>
    <w:rsid w:val="00910C1C"/>
    <w:rsid w:val="00911D8F"/>
    <w:rsid w:val="00913951"/>
    <w:rsid w:val="009152FF"/>
    <w:rsid w:val="00915A07"/>
    <w:rsid w:val="00922D40"/>
    <w:rsid w:val="00925D3E"/>
    <w:rsid w:val="00931EE1"/>
    <w:rsid w:val="0093214F"/>
    <w:rsid w:val="00935961"/>
    <w:rsid w:val="00935E36"/>
    <w:rsid w:val="00937439"/>
    <w:rsid w:val="009420A2"/>
    <w:rsid w:val="009437A2"/>
    <w:rsid w:val="00943F98"/>
    <w:rsid w:val="00944B28"/>
    <w:rsid w:val="009467A0"/>
    <w:rsid w:val="00950541"/>
    <w:rsid w:val="00950D81"/>
    <w:rsid w:val="00956318"/>
    <w:rsid w:val="00956A3A"/>
    <w:rsid w:val="00957878"/>
    <w:rsid w:val="0095788A"/>
    <w:rsid w:val="009600D7"/>
    <w:rsid w:val="009622D2"/>
    <w:rsid w:val="00965949"/>
    <w:rsid w:val="009714BB"/>
    <w:rsid w:val="00972469"/>
    <w:rsid w:val="00976A75"/>
    <w:rsid w:val="0097713A"/>
    <w:rsid w:val="0097769E"/>
    <w:rsid w:val="00980E8F"/>
    <w:rsid w:val="00982F8F"/>
    <w:rsid w:val="00984619"/>
    <w:rsid w:val="00985594"/>
    <w:rsid w:val="00985B73"/>
    <w:rsid w:val="00986D94"/>
    <w:rsid w:val="009870A7"/>
    <w:rsid w:val="0099099F"/>
    <w:rsid w:val="0099159F"/>
    <w:rsid w:val="0099222E"/>
    <w:rsid w:val="009977C8"/>
    <w:rsid w:val="009A0B06"/>
    <w:rsid w:val="009A36C9"/>
    <w:rsid w:val="009A3BC4"/>
    <w:rsid w:val="009A5C2F"/>
    <w:rsid w:val="009A5CAE"/>
    <w:rsid w:val="009A6359"/>
    <w:rsid w:val="009B0C90"/>
    <w:rsid w:val="009B1936"/>
    <w:rsid w:val="009B3635"/>
    <w:rsid w:val="009B5E9B"/>
    <w:rsid w:val="009B6057"/>
    <w:rsid w:val="009B7077"/>
    <w:rsid w:val="009C6E1A"/>
    <w:rsid w:val="009C6FE6"/>
    <w:rsid w:val="009C7585"/>
    <w:rsid w:val="009D5923"/>
    <w:rsid w:val="009D6458"/>
    <w:rsid w:val="009E25BF"/>
    <w:rsid w:val="009E751E"/>
    <w:rsid w:val="009F09C2"/>
    <w:rsid w:val="009F1D2B"/>
    <w:rsid w:val="009F1EB2"/>
    <w:rsid w:val="009F2714"/>
    <w:rsid w:val="009F301D"/>
    <w:rsid w:val="009F448C"/>
    <w:rsid w:val="009F4F88"/>
    <w:rsid w:val="009F6272"/>
    <w:rsid w:val="00A0114D"/>
    <w:rsid w:val="00A047EB"/>
    <w:rsid w:val="00A05700"/>
    <w:rsid w:val="00A06915"/>
    <w:rsid w:val="00A07D2D"/>
    <w:rsid w:val="00A10539"/>
    <w:rsid w:val="00A1203B"/>
    <w:rsid w:val="00A1395A"/>
    <w:rsid w:val="00A15763"/>
    <w:rsid w:val="00A160C6"/>
    <w:rsid w:val="00A17CA3"/>
    <w:rsid w:val="00A20047"/>
    <w:rsid w:val="00A21C70"/>
    <w:rsid w:val="00A22D77"/>
    <w:rsid w:val="00A25AB6"/>
    <w:rsid w:val="00A25E5B"/>
    <w:rsid w:val="00A33288"/>
    <w:rsid w:val="00A338A3"/>
    <w:rsid w:val="00A33B50"/>
    <w:rsid w:val="00A353C2"/>
    <w:rsid w:val="00A36378"/>
    <w:rsid w:val="00A40E94"/>
    <w:rsid w:val="00A4639B"/>
    <w:rsid w:val="00A5321C"/>
    <w:rsid w:val="00A553A9"/>
    <w:rsid w:val="00A55537"/>
    <w:rsid w:val="00A57F91"/>
    <w:rsid w:val="00A602DA"/>
    <w:rsid w:val="00A60760"/>
    <w:rsid w:val="00A60A30"/>
    <w:rsid w:val="00A614B4"/>
    <w:rsid w:val="00A61ABD"/>
    <w:rsid w:val="00A656D1"/>
    <w:rsid w:val="00A674E4"/>
    <w:rsid w:val="00A70E1E"/>
    <w:rsid w:val="00A71042"/>
    <w:rsid w:val="00A758DD"/>
    <w:rsid w:val="00A76C0E"/>
    <w:rsid w:val="00A81BC6"/>
    <w:rsid w:val="00A81E4F"/>
    <w:rsid w:val="00A84103"/>
    <w:rsid w:val="00A85986"/>
    <w:rsid w:val="00A86A2B"/>
    <w:rsid w:val="00A90A5D"/>
    <w:rsid w:val="00A9155E"/>
    <w:rsid w:val="00A92A1B"/>
    <w:rsid w:val="00A9381B"/>
    <w:rsid w:val="00A94115"/>
    <w:rsid w:val="00A943C1"/>
    <w:rsid w:val="00A94802"/>
    <w:rsid w:val="00A97924"/>
    <w:rsid w:val="00A97D76"/>
    <w:rsid w:val="00AA014E"/>
    <w:rsid w:val="00AA02A2"/>
    <w:rsid w:val="00AA07C7"/>
    <w:rsid w:val="00AA1873"/>
    <w:rsid w:val="00AB43C0"/>
    <w:rsid w:val="00AB4B66"/>
    <w:rsid w:val="00AB51C2"/>
    <w:rsid w:val="00AB5882"/>
    <w:rsid w:val="00AB60FC"/>
    <w:rsid w:val="00AC08D8"/>
    <w:rsid w:val="00AC1115"/>
    <w:rsid w:val="00AC295C"/>
    <w:rsid w:val="00AC4236"/>
    <w:rsid w:val="00AC48A2"/>
    <w:rsid w:val="00AC74A2"/>
    <w:rsid w:val="00AC7ED7"/>
    <w:rsid w:val="00AD6DEF"/>
    <w:rsid w:val="00AE25BF"/>
    <w:rsid w:val="00AE3DBB"/>
    <w:rsid w:val="00AE3EA7"/>
    <w:rsid w:val="00AE5171"/>
    <w:rsid w:val="00AF2FE0"/>
    <w:rsid w:val="00AF39AC"/>
    <w:rsid w:val="00AF498D"/>
    <w:rsid w:val="00AF56E1"/>
    <w:rsid w:val="00AF7262"/>
    <w:rsid w:val="00AF74FB"/>
    <w:rsid w:val="00B01385"/>
    <w:rsid w:val="00B03C01"/>
    <w:rsid w:val="00B0569A"/>
    <w:rsid w:val="00B074C2"/>
    <w:rsid w:val="00B078D6"/>
    <w:rsid w:val="00B07C80"/>
    <w:rsid w:val="00B10195"/>
    <w:rsid w:val="00B1074B"/>
    <w:rsid w:val="00B11E27"/>
    <w:rsid w:val="00B120A5"/>
    <w:rsid w:val="00B120C0"/>
    <w:rsid w:val="00B13F2A"/>
    <w:rsid w:val="00B2041C"/>
    <w:rsid w:val="00B21A6B"/>
    <w:rsid w:val="00B224CF"/>
    <w:rsid w:val="00B2424B"/>
    <w:rsid w:val="00B3015C"/>
    <w:rsid w:val="00B30D78"/>
    <w:rsid w:val="00B33ABE"/>
    <w:rsid w:val="00B41D0A"/>
    <w:rsid w:val="00B447DB"/>
    <w:rsid w:val="00B454C2"/>
    <w:rsid w:val="00B4590F"/>
    <w:rsid w:val="00B47954"/>
    <w:rsid w:val="00B518A8"/>
    <w:rsid w:val="00B51D90"/>
    <w:rsid w:val="00B51E0F"/>
    <w:rsid w:val="00B55217"/>
    <w:rsid w:val="00B56EA5"/>
    <w:rsid w:val="00B57AD8"/>
    <w:rsid w:val="00B60EAB"/>
    <w:rsid w:val="00B61CAA"/>
    <w:rsid w:val="00B61DF8"/>
    <w:rsid w:val="00B6566F"/>
    <w:rsid w:val="00B66EC7"/>
    <w:rsid w:val="00B670D0"/>
    <w:rsid w:val="00B71374"/>
    <w:rsid w:val="00B713C5"/>
    <w:rsid w:val="00B728A6"/>
    <w:rsid w:val="00B74506"/>
    <w:rsid w:val="00B749F8"/>
    <w:rsid w:val="00B7754B"/>
    <w:rsid w:val="00B8184A"/>
    <w:rsid w:val="00B82A89"/>
    <w:rsid w:val="00B83137"/>
    <w:rsid w:val="00B83D7B"/>
    <w:rsid w:val="00B9395F"/>
    <w:rsid w:val="00B95BFB"/>
    <w:rsid w:val="00BA0A1E"/>
    <w:rsid w:val="00BA1F8B"/>
    <w:rsid w:val="00BA3A53"/>
    <w:rsid w:val="00BA4095"/>
    <w:rsid w:val="00BA4E52"/>
    <w:rsid w:val="00BA5B43"/>
    <w:rsid w:val="00BA5F99"/>
    <w:rsid w:val="00BB14DE"/>
    <w:rsid w:val="00BB1AEC"/>
    <w:rsid w:val="00BB28F7"/>
    <w:rsid w:val="00BB6998"/>
    <w:rsid w:val="00BB7DFE"/>
    <w:rsid w:val="00BB7EB1"/>
    <w:rsid w:val="00BC1407"/>
    <w:rsid w:val="00BC1539"/>
    <w:rsid w:val="00BC2F40"/>
    <w:rsid w:val="00BC622C"/>
    <w:rsid w:val="00BC642A"/>
    <w:rsid w:val="00BD7057"/>
    <w:rsid w:val="00BE17A4"/>
    <w:rsid w:val="00BE1B14"/>
    <w:rsid w:val="00BE1D42"/>
    <w:rsid w:val="00BE28EB"/>
    <w:rsid w:val="00BE2E98"/>
    <w:rsid w:val="00BE3481"/>
    <w:rsid w:val="00BE5DC1"/>
    <w:rsid w:val="00BF094E"/>
    <w:rsid w:val="00BF4364"/>
    <w:rsid w:val="00C020DC"/>
    <w:rsid w:val="00C037F2"/>
    <w:rsid w:val="00C044A9"/>
    <w:rsid w:val="00C06014"/>
    <w:rsid w:val="00C10682"/>
    <w:rsid w:val="00C11461"/>
    <w:rsid w:val="00C14D91"/>
    <w:rsid w:val="00C15BA2"/>
    <w:rsid w:val="00C1766E"/>
    <w:rsid w:val="00C20686"/>
    <w:rsid w:val="00C22E5D"/>
    <w:rsid w:val="00C279B0"/>
    <w:rsid w:val="00C32A73"/>
    <w:rsid w:val="00C33D1F"/>
    <w:rsid w:val="00C348AD"/>
    <w:rsid w:val="00C35AB2"/>
    <w:rsid w:val="00C41F14"/>
    <w:rsid w:val="00C427A6"/>
    <w:rsid w:val="00C43D1E"/>
    <w:rsid w:val="00C44AB3"/>
    <w:rsid w:val="00C44EAC"/>
    <w:rsid w:val="00C44FDA"/>
    <w:rsid w:val="00C50843"/>
    <w:rsid w:val="00C50F7C"/>
    <w:rsid w:val="00C5235A"/>
    <w:rsid w:val="00C5339E"/>
    <w:rsid w:val="00C5350A"/>
    <w:rsid w:val="00C56303"/>
    <w:rsid w:val="00C56897"/>
    <w:rsid w:val="00C56A01"/>
    <w:rsid w:val="00C57C50"/>
    <w:rsid w:val="00C602CA"/>
    <w:rsid w:val="00C61573"/>
    <w:rsid w:val="00C63218"/>
    <w:rsid w:val="00C635F8"/>
    <w:rsid w:val="00C651F0"/>
    <w:rsid w:val="00C70E53"/>
    <w:rsid w:val="00C715CA"/>
    <w:rsid w:val="00C716C8"/>
    <w:rsid w:val="00C73672"/>
    <w:rsid w:val="00C740D4"/>
    <w:rsid w:val="00C83342"/>
    <w:rsid w:val="00C85089"/>
    <w:rsid w:val="00C90F39"/>
    <w:rsid w:val="00C91AF3"/>
    <w:rsid w:val="00C97F82"/>
    <w:rsid w:val="00CA10AC"/>
    <w:rsid w:val="00CA1672"/>
    <w:rsid w:val="00CA1CFD"/>
    <w:rsid w:val="00CA22FD"/>
    <w:rsid w:val="00CA3C21"/>
    <w:rsid w:val="00CA4512"/>
    <w:rsid w:val="00CA4E0F"/>
    <w:rsid w:val="00CA7571"/>
    <w:rsid w:val="00CA772B"/>
    <w:rsid w:val="00CB09A4"/>
    <w:rsid w:val="00CB0FC6"/>
    <w:rsid w:val="00CB1878"/>
    <w:rsid w:val="00CB34C5"/>
    <w:rsid w:val="00CB6423"/>
    <w:rsid w:val="00CB7FEC"/>
    <w:rsid w:val="00CC1508"/>
    <w:rsid w:val="00CC5E5E"/>
    <w:rsid w:val="00CC7A81"/>
    <w:rsid w:val="00CD1495"/>
    <w:rsid w:val="00CD51FC"/>
    <w:rsid w:val="00CE0F87"/>
    <w:rsid w:val="00CE197B"/>
    <w:rsid w:val="00CE6BA1"/>
    <w:rsid w:val="00CF1962"/>
    <w:rsid w:val="00CF5065"/>
    <w:rsid w:val="00CF580C"/>
    <w:rsid w:val="00D03403"/>
    <w:rsid w:val="00D05B4E"/>
    <w:rsid w:val="00D0669B"/>
    <w:rsid w:val="00D070C1"/>
    <w:rsid w:val="00D07607"/>
    <w:rsid w:val="00D10E2C"/>
    <w:rsid w:val="00D15063"/>
    <w:rsid w:val="00D15670"/>
    <w:rsid w:val="00D17BE4"/>
    <w:rsid w:val="00D17CDE"/>
    <w:rsid w:val="00D21529"/>
    <w:rsid w:val="00D217BC"/>
    <w:rsid w:val="00D224A4"/>
    <w:rsid w:val="00D279CD"/>
    <w:rsid w:val="00D31D1B"/>
    <w:rsid w:val="00D34C89"/>
    <w:rsid w:val="00D34FB0"/>
    <w:rsid w:val="00D34FBD"/>
    <w:rsid w:val="00D3538F"/>
    <w:rsid w:val="00D3577A"/>
    <w:rsid w:val="00D4070E"/>
    <w:rsid w:val="00D42DDB"/>
    <w:rsid w:val="00D520C7"/>
    <w:rsid w:val="00D55B03"/>
    <w:rsid w:val="00D5644C"/>
    <w:rsid w:val="00D56D92"/>
    <w:rsid w:val="00D57224"/>
    <w:rsid w:val="00D6081F"/>
    <w:rsid w:val="00D63B88"/>
    <w:rsid w:val="00D7125E"/>
    <w:rsid w:val="00D71364"/>
    <w:rsid w:val="00D71BF4"/>
    <w:rsid w:val="00D71F40"/>
    <w:rsid w:val="00D73324"/>
    <w:rsid w:val="00D73CC6"/>
    <w:rsid w:val="00D75D36"/>
    <w:rsid w:val="00D76024"/>
    <w:rsid w:val="00D77416"/>
    <w:rsid w:val="00D80205"/>
    <w:rsid w:val="00D808FA"/>
    <w:rsid w:val="00D81905"/>
    <w:rsid w:val="00D84092"/>
    <w:rsid w:val="00D8728B"/>
    <w:rsid w:val="00D902AA"/>
    <w:rsid w:val="00D91B1E"/>
    <w:rsid w:val="00D96FB4"/>
    <w:rsid w:val="00DA07D3"/>
    <w:rsid w:val="00DA2490"/>
    <w:rsid w:val="00DA3D72"/>
    <w:rsid w:val="00DA459F"/>
    <w:rsid w:val="00DA4770"/>
    <w:rsid w:val="00DA4B3F"/>
    <w:rsid w:val="00DA4B83"/>
    <w:rsid w:val="00DA59A2"/>
    <w:rsid w:val="00DA5BB0"/>
    <w:rsid w:val="00DA74F3"/>
    <w:rsid w:val="00DB001B"/>
    <w:rsid w:val="00DB0BF8"/>
    <w:rsid w:val="00DB6DD0"/>
    <w:rsid w:val="00DC0441"/>
    <w:rsid w:val="00DD13A2"/>
    <w:rsid w:val="00DD246F"/>
    <w:rsid w:val="00DD2697"/>
    <w:rsid w:val="00DD3C6E"/>
    <w:rsid w:val="00DD58B7"/>
    <w:rsid w:val="00DD7B88"/>
    <w:rsid w:val="00DE0C9A"/>
    <w:rsid w:val="00DE251F"/>
    <w:rsid w:val="00DE2D8E"/>
    <w:rsid w:val="00DE664D"/>
    <w:rsid w:val="00DF1327"/>
    <w:rsid w:val="00DF1617"/>
    <w:rsid w:val="00DF2577"/>
    <w:rsid w:val="00DF30B6"/>
    <w:rsid w:val="00DF39DD"/>
    <w:rsid w:val="00DF4EBB"/>
    <w:rsid w:val="00DF5E2A"/>
    <w:rsid w:val="00DF74F6"/>
    <w:rsid w:val="00DF76E3"/>
    <w:rsid w:val="00E0041B"/>
    <w:rsid w:val="00E0184F"/>
    <w:rsid w:val="00E02641"/>
    <w:rsid w:val="00E033E0"/>
    <w:rsid w:val="00E0611C"/>
    <w:rsid w:val="00E06C2A"/>
    <w:rsid w:val="00E0789E"/>
    <w:rsid w:val="00E12C44"/>
    <w:rsid w:val="00E136DC"/>
    <w:rsid w:val="00E13AEA"/>
    <w:rsid w:val="00E13CB2"/>
    <w:rsid w:val="00E17811"/>
    <w:rsid w:val="00E178F4"/>
    <w:rsid w:val="00E208BF"/>
    <w:rsid w:val="00E22AD1"/>
    <w:rsid w:val="00E22E47"/>
    <w:rsid w:val="00E24A1B"/>
    <w:rsid w:val="00E25FD9"/>
    <w:rsid w:val="00E314FF"/>
    <w:rsid w:val="00E34BCD"/>
    <w:rsid w:val="00E36BC9"/>
    <w:rsid w:val="00E37328"/>
    <w:rsid w:val="00E37505"/>
    <w:rsid w:val="00E37D99"/>
    <w:rsid w:val="00E41786"/>
    <w:rsid w:val="00E41ECE"/>
    <w:rsid w:val="00E439FC"/>
    <w:rsid w:val="00E44B82"/>
    <w:rsid w:val="00E46199"/>
    <w:rsid w:val="00E472D9"/>
    <w:rsid w:val="00E5086A"/>
    <w:rsid w:val="00E56EE6"/>
    <w:rsid w:val="00E56F33"/>
    <w:rsid w:val="00E5783D"/>
    <w:rsid w:val="00E60E69"/>
    <w:rsid w:val="00E65B60"/>
    <w:rsid w:val="00E6653D"/>
    <w:rsid w:val="00E66CF1"/>
    <w:rsid w:val="00E709D4"/>
    <w:rsid w:val="00E73523"/>
    <w:rsid w:val="00E76270"/>
    <w:rsid w:val="00E76499"/>
    <w:rsid w:val="00E811E4"/>
    <w:rsid w:val="00E8136F"/>
    <w:rsid w:val="00E82AC8"/>
    <w:rsid w:val="00E8322E"/>
    <w:rsid w:val="00E844CB"/>
    <w:rsid w:val="00E85BCB"/>
    <w:rsid w:val="00E861B9"/>
    <w:rsid w:val="00E87A5E"/>
    <w:rsid w:val="00E90B85"/>
    <w:rsid w:val="00E93BBB"/>
    <w:rsid w:val="00E944B2"/>
    <w:rsid w:val="00E94DC6"/>
    <w:rsid w:val="00EA212D"/>
    <w:rsid w:val="00EA657C"/>
    <w:rsid w:val="00EB0FA8"/>
    <w:rsid w:val="00EB17F6"/>
    <w:rsid w:val="00EB1AA4"/>
    <w:rsid w:val="00EB2B3A"/>
    <w:rsid w:val="00EB2DED"/>
    <w:rsid w:val="00EB37B4"/>
    <w:rsid w:val="00EC184A"/>
    <w:rsid w:val="00EC1A05"/>
    <w:rsid w:val="00EC2397"/>
    <w:rsid w:val="00EC3DE0"/>
    <w:rsid w:val="00EC48E6"/>
    <w:rsid w:val="00EC4F2C"/>
    <w:rsid w:val="00EC58DA"/>
    <w:rsid w:val="00EC61D2"/>
    <w:rsid w:val="00ED46AD"/>
    <w:rsid w:val="00ED567B"/>
    <w:rsid w:val="00ED6C6D"/>
    <w:rsid w:val="00ED7439"/>
    <w:rsid w:val="00ED7A5B"/>
    <w:rsid w:val="00EE1771"/>
    <w:rsid w:val="00EE1AB4"/>
    <w:rsid w:val="00EE1F41"/>
    <w:rsid w:val="00EE5D60"/>
    <w:rsid w:val="00EE7A64"/>
    <w:rsid w:val="00EF53D8"/>
    <w:rsid w:val="00EF6B3B"/>
    <w:rsid w:val="00EF6D68"/>
    <w:rsid w:val="00EF6F3E"/>
    <w:rsid w:val="00F0147E"/>
    <w:rsid w:val="00F01C50"/>
    <w:rsid w:val="00F02590"/>
    <w:rsid w:val="00F02AAE"/>
    <w:rsid w:val="00F02B5B"/>
    <w:rsid w:val="00F0443B"/>
    <w:rsid w:val="00F063EC"/>
    <w:rsid w:val="00F11212"/>
    <w:rsid w:val="00F13FC0"/>
    <w:rsid w:val="00F15EFF"/>
    <w:rsid w:val="00F2267E"/>
    <w:rsid w:val="00F22FB3"/>
    <w:rsid w:val="00F23BC4"/>
    <w:rsid w:val="00F24AC0"/>
    <w:rsid w:val="00F25640"/>
    <w:rsid w:val="00F2624B"/>
    <w:rsid w:val="00F2655F"/>
    <w:rsid w:val="00F3148F"/>
    <w:rsid w:val="00F32AD8"/>
    <w:rsid w:val="00F33123"/>
    <w:rsid w:val="00F33DC4"/>
    <w:rsid w:val="00F34755"/>
    <w:rsid w:val="00F34B10"/>
    <w:rsid w:val="00F350E9"/>
    <w:rsid w:val="00F3577B"/>
    <w:rsid w:val="00F37F37"/>
    <w:rsid w:val="00F41537"/>
    <w:rsid w:val="00F41A27"/>
    <w:rsid w:val="00F4338D"/>
    <w:rsid w:val="00F440D3"/>
    <w:rsid w:val="00F45BC5"/>
    <w:rsid w:val="00F53C8F"/>
    <w:rsid w:val="00F63DE9"/>
    <w:rsid w:val="00F677D4"/>
    <w:rsid w:val="00F67A7C"/>
    <w:rsid w:val="00F719BE"/>
    <w:rsid w:val="00F7683D"/>
    <w:rsid w:val="00F77437"/>
    <w:rsid w:val="00F836E6"/>
    <w:rsid w:val="00F83F52"/>
    <w:rsid w:val="00F8549B"/>
    <w:rsid w:val="00F85BC8"/>
    <w:rsid w:val="00F90127"/>
    <w:rsid w:val="00F9061F"/>
    <w:rsid w:val="00F912FF"/>
    <w:rsid w:val="00F921F1"/>
    <w:rsid w:val="00F92CE6"/>
    <w:rsid w:val="00F93C92"/>
    <w:rsid w:val="00F943EA"/>
    <w:rsid w:val="00F9446E"/>
    <w:rsid w:val="00F97F22"/>
    <w:rsid w:val="00FA035F"/>
    <w:rsid w:val="00FA05D5"/>
    <w:rsid w:val="00FA1388"/>
    <w:rsid w:val="00FA26F4"/>
    <w:rsid w:val="00FA2D87"/>
    <w:rsid w:val="00FA4A19"/>
    <w:rsid w:val="00FA519D"/>
    <w:rsid w:val="00FA6917"/>
    <w:rsid w:val="00FA7D5C"/>
    <w:rsid w:val="00FB14F2"/>
    <w:rsid w:val="00FB3C55"/>
    <w:rsid w:val="00FB7682"/>
    <w:rsid w:val="00FB78ED"/>
    <w:rsid w:val="00FC0804"/>
    <w:rsid w:val="00FC3257"/>
    <w:rsid w:val="00FC3B6D"/>
    <w:rsid w:val="00FC6BF5"/>
    <w:rsid w:val="00FD26B9"/>
    <w:rsid w:val="00FD2E73"/>
    <w:rsid w:val="00FD3610"/>
    <w:rsid w:val="00FD368D"/>
    <w:rsid w:val="00FD3A4E"/>
    <w:rsid w:val="00FD5C7F"/>
    <w:rsid w:val="00FD7308"/>
    <w:rsid w:val="00FE3ABC"/>
    <w:rsid w:val="00FE3DF2"/>
    <w:rsid w:val="00FE3F8B"/>
    <w:rsid w:val="00FE79E5"/>
    <w:rsid w:val="00FF0367"/>
    <w:rsid w:val="00FF0798"/>
    <w:rsid w:val="00FF129F"/>
    <w:rsid w:val="00FF1887"/>
    <w:rsid w:val="00FF20DC"/>
    <w:rsid w:val="00FF576F"/>
    <w:rsid w:val="00FF6D2A"/>
    <w:rsid w:val="00FF795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6AA86C"/>
  <w15:chartTrackingRefBased/>
  <w15:docId w15:val="{C0BBF2F0-54E8-491E-B631-4180F3F40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6BE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C427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427A6"/>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C427A6"/>
    <w:pPr>
      <w:spacing w:before="120"/>
      <w:outlineLvl w:val="2"/>
    </w:pPr>
    <w:rPr>
      <w:sz w:val="28"/>
    </w:rPr>
  </w:style>
  <w:style w:type="paragraph" w:styleId="Heading4">
    <w:name w:val="heading 4"/>
    <w:basedOn w:val="Heading3"/>
    <w:next w:val="Normal"/>
    <w:qFormat/>
    <w:rsid w:val="00C427A6"/>
    <w:pPr>
      <w:ind w:left="1418" w:hanging="1418"/>
      <w:outlineLvl w:val="3"/>
    </w:pPr>
    <w:rPr>
      <w:sz w:val="24"/>
    </w:rPr>
  </w:style>
  <w:style w:type="paragraph" w:styleId="Heading5">
    <w:name w:val="heading 5"/>
    <w:basedOn w:val="Heading4"/>
    <w:next w:val="Normal"/>
    <w:qFormat/>
    <w:rsid w:val="00C427A6"/>
    <w:pPr>
      <w:ind w:left="1701" w:hanging="1701"/>
      <w:outlineLvl w:val="4"/>
    </w:pPr>
    <w:rPr>
      <w:sz w:val="22"/>
    </w:rPr>
  </w:style>
  <w:style w:type="paragraph" w:styleId="Heading6">
    <w:name w:val="heading 6"/>
    <w:basedOn w:val="H6"/>
    <w:next w:val="Normal"/>
    <w:qFormat/>
    <w:rsid w:val="00C427A6"/>
    <w:pPr>
      <w:outlineLvl w:val="5"/>
    </w:pPr>
  </w:style>
  <w:style w:type="paragraph" w:styleId="Heading7">
    <w:name w:val="heading 7"/>
    <w:basedOn w:val="H6"/>
    <w:next w:val="Normal"/>
    <w:qFormat/>
    <w:rsid w:val="00C427A6"/>
    <w:pPr>
      <w:outlineLvl w:val="6"/>
    </w:pPr>
  </w:style>
  <w:style w:type="paragraph" w:styleId="Heading8">
    <w:name w:val="heading 8"/>
    <w:basedOn w:val="Heading1"/>
    <w:next w:val="Normal"/>
    <w:qFormat/>
    <w:rsid w:val="00C427A6"/>
    <w:pPr>
      <w:ind w:left="0" w:firstLine="0"/>
      <w:outlineLvl w:val="7"/>
    </w:pPr>
  </w:style>
  <w:style w:type="paragraph" w:styleId="Heading9">
    <w:name w:val="heading 9"/>
    <w:basedOn w:val="Heading8"/>
    <w:next w:val="Normal"/>
    <w:qFormat/>
    <w:rsid w:val="00C427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427A6"/>
    <w:pPr>
      <w:ind w:left="1985" w:hanging="1985"/>
      <w:outlineLvl w:val="9"/>
    </w:pPr>
    <w:rPr>
      <w:sz w:val="20"/>
    </w:rPr>
  </w:style>
  <w:style w:type="paragraph" w:customStyle="1" w:styleId="TAL">
    <w:name w:val="TAL"/>
    <w:basedOn w:val="Normal"/>
    <w:link w:val="TAL0"/>
    <w:qFormat/>
    <w:rsid w:val="00C427A6"/>
    <w:pPr>
      <w:keepNext/>
      <w:keepLines/>
      <w:spacing w:after="0"/>
    </w:pPr>
    <w:rPr>
      <w:rFonts w:ascii="Arial" w:hAnsi="Arial"/>
      <w:sz w:val="18"/>
    </w:rPr>
  </w:style>
  <w:style w:type="character" w:customStyle="1" w:styleId="TAL0">
    <w:name w:val="TAL (文字)"/>
    <w:link w:val="TAL"/>
    <w:locked/>
    <w:rsid w:val="0030025D"/>
    <w:rPr>
      <w:rFonts w:ascii="Arial" w:hAnsi="Arial"/>
      <w:sz w:val="18"/>
    </w:rPr>
  </w:style>
  <w:style w:type="paragraph" w:styleId="BodyText">
    <w:name w:val="Body Text"/>
    <w:basedOn w:val="Normal"/>
    <w:pPr>
      <w:widowControl w:val="0"/>
    </w:pPr>
    <w:rPr>
      <w:i/>
      <w:lang w:val="en-US"/>
    </w:rPr>
  </w:style>
  <w:style w:type="paragraph" w:styleId="Header">
    <w:name w:val="header"/>
    <w:rsid w:val="00C427A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427A6"/>
    <w:rPr>
      <w:b/>
    </w:rPr>
  </w:style>
  <w:style w:type="paragraph" w:customStyle="1" w:styleId="TAC">
    <w:name w:val="TAC"/>
    <w:basedOn w:val="TAL"/>
    <w:link w:val="TACCar"/>
    <w:rsid w:val="00C427A6"/>
    <w:pPr>
      <w:jc w:val="center"/>
    </w:p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427A6"/>
    <w:pPr>
      <w:spacing w:before="180"/>
      <w:ind w:left="2693" w:hanging="2693"/>
    </w:pPr>
    <w:rPr>
      <w:b/>
    </w:rPr>
  </w:style>
  <w:style w:type="paragraph" w:styleId="TOC1">
    <w:name w:val="toc 1"/>
    <w:semiHidden/>
    <w:rsid w:val="00C427A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427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427A6"/>
    <w:pPr>
      <w:ind w:left="1701" w:hanging="1701"/>
    </w:pPr>
  </w:style>
  <w:style w:type="paragraph" w:styleId="TOC4">
    <w:name w:val="toc 4"/>
    <w:basedOn w:val="TOC3"/>
    <w:semiHidden/>
    <w:rsid w:val="00C427A6"/>
    <w:pPr>
      <w:ind w:left="1418" w:hanging="1418"/>
    </w:pPr>
  </w:style>
  <w:style w:type="paragraph" w:styleId="TOC3">
    <w:name w:val="toc 3"/>
    <w:basedOn w:val="TOC2"/>
    <w:semiHidden/>
    <w:rsid w:val="00C427A6"/>
    <w:pPr>
      <w:ind w:left="1134" w:hanging="1134"/>
    </w:pPr>
  </w:style>
  <w:style w:type="paragraph" w:styleId="TOC2">
    <w:name w:val="toc 2"/>
    <w:basedOn w:val="TOC1"/>
    <w:semiHidden/>
    <w:rsid w:val="00C427A6"/>
    <w:pPr>
      <w:keepNext w:val="0"/>
      <w:spacing w:before="0"/>
      <w:ind w:left="851" w:hanging="851"/>
    </w:pPr>
    <w:rPr>
      <w:sz w:val="20"/>
    </w:rPr>
  </w:style>
  <w:style w:type="paragraph" w:styleId="Index2">
    <w:name w:val="index 2"/>
    <w:basedOn w:val="Index1"/>
    <w:semiHidden/>
    <w:rsid w:val="00C427A6"/>
    <w:pPr>
      <w:ind w:left="284"/>
    </w:pPr>
  </w:style>
  <w:style w:type="paragraph" w:styleId="Index1">
    <w:name w:val="index 1"/>
    <w:basedOn w:val="Normal"/>
    <w:semiHidden/>
    <w:rsid w:val="00C427A6"/>
    <w:pPr>
      <w:keepLines/>
      <w:spacing w:after="0"/>
    </w:pPr>
  </w:style>
  <w:style w:type="paragraph" w:customStyle="1" w:styleId="ZH">
    <w:name w:val="ZH"/>
    <w:rsid w:val="00C427A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427A6"/>
    <w:pPr>
      <w:outlineLvl w:val="9"/>
    </w:pPr>
  </w:style>
  <w:style w:type="paragraph" w:styleId="ListNumber2">
    <w:name w:val="List Number 2"/>
    <w:basedOn w:val="ListNumber"/>
    <w:rsid w:val="00C427A6"/>
    <w:pPr>
      <w:ind w:left="851"/>
    </w:pPr>
  </w:style>
  <w:style w:type="paragraph" w:styleId="ListNumber">
    <w:name w:val="List Number"/>
    <w:basedOn w:val="List"/>
    <w:rsid w:val="00C427A6"/>
  </w:style>
  <w:style w:type="paragraph" w:styleId="List">
    <w:name w:val="List"/>
    <w:basedOn w:val="Normal"/>
    <w:rsid w:val="00C427A6"/>
    <w:pPr>
      <w:ind w:left="568" w:hanging="284"/>
    </w:pPr>
  </w:style>
  <w:style w:type="character" w:styleId="FootnoteReference">
    <w:name w:val="footnote reference"/>
    <w:semiHidden/>
    <w:rsid w:val="00C427A6"/>
    <w:rPr>
      <w:b/>
      <w:position w:val="6"/>
      <w:sz w:val="16"/>
    </w:rPr>
  </w:style>
  <w:style w:type="paragraph" w:styleId="FootnoteText">
    <w:name w:val="footnote text"/>
    <w:basedOn w:val="Normal"/>
    <w:semiHidden/>
    <w:rsid w:val="00C427A6"/>
    <w:pPr>
      <w:keepLines/>
      <w:spacing w:after="0"/>
      <w:ind w:left="454" w:hanging="454"/>
    </w:pPr>
    <w:rPr>
      <w:sz w:val="16"/>
    </w:rPr>
  </w:style>
  <w:style w:type="paragraph" w:customStyle="1" w:styleId="TF">
    <w:name w:val="TF"/>
    <w:basedOn w:val="TH"/>
    <w:rsid w:val="00C427A6"/>
    <w:pPr>
      <w:keepNext w:val="0"/>
      <w:spacing w:before="0" w:after="240"/>
    </w:pPr>
  </w:style>
  <w:style w:type="paragraph" w:customStyle="1" w:styleId="TH">
    <w:name w:val="TH"/>
    <w:basedOn w:val="Normal"/>
    <w:rsid w:val="00C427A6"/>
    <w:pPr>
      <w:keepNext/>
      <w:keepLines/>
      <w:spacing w:before="60"/>
      <w:jc w:val="center"/>
    </w:pPr>
    <w:rPr>
      <w:rFonts w:ascii="Arial" w:hAnsi="Arial"/>
      <w:b/>
    </w:rPr>
  </w:style>
  <w:style w:type="paragraph" w:customStyle="1" w:styleId="NO">
    <w:name w:val="NO"/>
    <w:basedOn w:val="Normal"/>
    <w:rsid w:val="00C427A6"/>
    <w:pPr>
      <w:keepLines/>
      <w:ind w:left="1135" w:hanging="851"/>
    </w:pPr>
  </w:style>
  <w:style w:type="paragraph" w:styleId="TOC9">
    <w:name w:val="toc 9"/>
    <w:basedOn w:val="TOC8"/>
    <w:rsid w:val="00C427A6"/>
    <w:pPr>
      <w:ind w:left="1418" w:hanging="1418"/>
    </w:pPr>
  </w:style>
  <w:style w:type="paragraph" w:customStyle="1" w:styleId="EX">
    <w:name w:val="EX"/>
    <w:basedOn w:val="Normal"/>
    <w:rsid w:val="00C427A6"/>
    <w:pPr>
      <w:keepLines/>
      <w:ind w:left="1702" w:hanging="1418"/>
    </w:pPr>
  </w:style>
  <w:style w:type="paragraph" w:customStyle="1" w:styleId="FP">
    <w:name w:val="FP"/>
    <w:basedOn w:val="Normal"/>
    <w:rsid w:val="00C427A6"/>
    <w:pPr>
      <w:spacing w:after="0"/>
    </w:pPr>
  </w:style>
  <w:style w:type="paragraph" w:customStyle="1" w:styleId="LD">
    <w:name w:val="LD"/>
    <w:rsid w:val="00C427A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427A6"/>
    <w:pPr>
      <w:spacing w:after="0"/>
    </w:pPr>
  </w:style>
  <w:style w:type="paragraph" w:customStyle="1" w:styleId="EW">
    <w:name w:val="EW"/>
    <w:basedOn w:val="EX"/>
    <w:rsid w:val="00C427A6"/>
    <w:pPr>
      <w:spacing w:after="0"/>
    </w:pPr>
  </w:style>
  <w:style w:type="paragraph" w:styleId="TOC6">
    <w:name w:val="toc 6"/>
    <w:basedOn w:val="TOC5"/>
    <w:next w:val="Normal"/>
    <w:semiHidden/>
    <w:rsid w:val="00C427A6"/>
    <w:pPr>
      <w:ind w:left="1985" w:hanging="1985"/>
    </w:pPr>
  </w:style>
  <w:style w:type="paragraph" w:styleId="TOC7">
    <w:name w:val="toc 7"/>
    <w:basedOn w:val="TOC6"/>
    <w:next w:val="Normal"/>
    <w:semiHidden/>
    <w:rsid w:val="00C427A6"/>
    <w:pPr>
      <w:ind w:left="2268" w:hanging="2268"/>
    </w:pPr>
  </w:style>
  <w:style w:type="paragraph" w:styleId="ListBullet2">
    <w:name w:val="List Bullet 2"/>
    <w:basedOn w:val="ListBullet"/>
    <w:rsid w:val="00C427A6"/>
    <w:pPr>
      <w:ind w:left="851"/>
    </w:pPr>
  </w:style>
  <w:style w:type="paragraph" w:styleId="ListBullet">
    <w:name w:val="List Bullet"/>
    <w:basedOn w:val="List"/>
    <w:rsid w:val="00C427A6"/>
  </w:style>
  <w:style w:type="paragraph" w:styleId="ListBullet3">
    <w:name w:val="List Bullet 3"/>
    <w:basedOn w:val="ListBullet2"/>
    <w:rsid w:val="00C427A6"/>
    <w:pPr>
      <w:ind w:left="1135"/>
    </w:pPr>
  </w:style>
  <w:style w:type="paragraph" w:customStyle="1" w:styleId="EQ">
    <w:name w:val="EQ"/>
    <w:basedOn w:val="Normal"/>
    <w:next w:val="Normal"/>
    <w:rsid w:val="00C427A6"/>
    <w:pPr>
      <w:keepLines/>
      <w:tabs>
        <w:tab w:val="center" w:pos="4536"/>
        <w:tab w:val="right" w:pos="9072"/>
      </w:tabs>
    </w:pPr>
    <w:rPr>
      <w:noProof/>
    </w:rPr>
  </w:style>
  <w:style w:type="paragraph" w:customStyle="1" w:styleId="NF">
    <w:name w:val="NF"/>
    <w:basedOn w:val="NO"/>
    <w:rsid w:val="00C427A6"/>
    <w:pPr>
      <w:keepNext/>
      <w:spacing w:after="0"/>
    </w:pPr>
    <w:rPr>
      <w:rFonts w:ascii="Arial" w:hAnsi="Arial"/>
      <w:sz w:val="18"/>
    </w:rPr>
  </w:style>
  <w:style w:type="paragraph" w:customStyle="1" w:styleId="PL">
    <w:name w:val="PL"/>
    <w:rsid w:val="00C42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427A6"/>
    <w:pPr>
      <w:jc w:val="right"/>
    </w:pPr>
  </w:style>
  <w:style w:type="paragraph" w:customStyle="1" w:styleId="TAN">
    <w:name w:val="TAN"/>
    <w:basedOn w:val="TAL"/>
    <w:rsid w:val="00C427A6"/>
    <w:pPr>
      <w:ind w:left="851" w:hanging="851"/>
    </w:pPr>
  </w:style>
  <w:style w:type="paragraph" w:customStyle="1" w:styleId="ZA">
    <w:name w:val="ZA"/>
    <w:rsid w:val="00C427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427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427A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427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427A6"/>
    <w:pPr>
      <w:framePr w:wrap="notBeside" w:y="16161"/>
    </w:pPr>
  </w:style>
  <w:style w:type="character" w:customStyle="1" w:styleId="ZGSM">
    <w:name w:val="ZGSM"/>
    <w:rsid w:val="00C427A6"/>
  </w:style>
  <w:style w:type="paragraph" w:styleId="List2">
    <w:name w:val="List 2"/>
    <w:basedOn w:val="List"/>
    <w:rsid w:val="00C427A6"/>
    <w:pPr>
      <w:ind w:left="851"/>
    </w:pPr>
  </w:style>
  <w:style w:type="paragraph" w:customStyle="1" w:styleId="ZG">
    <w:name w:val="ZG"/>
    <w:rsid w:val="00C427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C427A6"/>
    <w:pPr>
      <w:ind w:left="1135"/>
    </w:pPr>
  </w:style>
  <w:style w:type="paragraph" w:styleId="List4">
    <w:name w:val="List 4"/>
    <w:basedOn w:val="List3"/>
    <w:rsid w:val="00C427A6"/>
    <w:pPr>
      <w:ind w:left="1418"/>
    </w:pPr>
  </w:style>
  <w:style w:type="paragraph" w:styleId="List5">
    <w:name w:val="List 5"/>
    <w:basedOn w:val="List4"/>
    <w:rsid w:val="00C427A6"/>
    <w:pPr>
      <w:ind w:left="1702"/>
    </w:pPr>
  </w:style>
  <w:style w:type="paragraph" w:customStyle="1" w:styleId="EditorsNote">
    <w:name w:val="Editor's Note"/>
    <w:basedOn w:val="NO"/>
    <w:rsid w:val="00C427A6"/>
    <w:rPr>
      <w:color w:val="FF0000"/>
    </w:rPr>
  </w:style>
  <w:style w:type="paragraph" w:styleId="ListBullet4">
    <w:name w:val="List Bullet 4"/>
    <w:basedOn w:val="ListBullet3"/>
    <w:rsid w:val="00C427A6"/>
    <w:pPr>
      <w:ind w:left="1418"/>
    </w:pPr>
  </w:style>
  <w:style w:type="paragraph" w:styleId="ListBullet5">
    <w:name w:val="List Bullet 5"/>
    <w:basedOn w:val="ListBullet4"/>
    <w:rsid w:val="00C427A6"/>
    <w:pPr>
      <w:ind w:left="1702"/>
    </w:pPr>
  </w:style>
  <w:style w:type="paragraph" w:customStyle="1" w:styleId="B1">
    <w:name w:val="B1"/>
    <w:basedOn w:val="List"/>
    <w:rsid w:val="00C427A6"/>
  </w:style>
  <w:style w:type="paragraph" w:customStyle="1" w:styleId="B2">
    <w:name w:val="B2"/>
    <w:basedOn w:val="List2"/>
    <w:rsid w:val="00C427A6"/>
  </w:style>
  <w:style w:type="paragraph" w:customStyle="1" w:styleId="B3">
    <w:name w:val="B3"/>
    <w:basedOn w:val="List3"/>
    <w:rsid w:val="00C427A6"/>
  </w:style>
  <w:style w:type="paragraph" w:customStyle="1" w:styleId="B4">
    <w:name w:val="B4"/>
    <w:basedOn w:val="List4"/>
    <w:rsid w:val="00C427A6"/>
  </w:style>
  <w:style w:type="paragraph" w:customStyle="1" w:styleId="B5">
    <w:name w:val="B5"/>
    <w:basedOn w:val="List5"/>
    <w:rsid w:val="00C427A6"/>
  </w:style>
  <w:style w:type="paragraph" w:styleId="Footer">
    <w:name w:val="footer"/>
    <w:basedOn w:val="Header"/>
    <w:rsid w:val="00C427A6"/>
    <w:pPr>
      <w:jc w:val="center"/>
    </w:pPr>
    <w:rPr>
      <w:i/>
    </w:rPr>
  </w:style>
  <w:style w:type="paragraph" w:customStyle="1" w:styleId="ZTD">
    <w:name w:val="ZTD"/>
    <w:basedOn w:val="ZB"/>
    <w:rsid w:val="00C427A6"/>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BA3A53"/>
    <w:rPr>
      <w:color w:val="800080"/>
      <w:u w:val="single"/>
    </w:rPr>
  </w:style>
  <w:style w:type="paragraph" w:customStyle="1" w:styleId="Arial">
    <w:name w:val="標準 + Arial"/>
    <w:aliases w:val="段落後 :  0 pt + Arial"/>
    <w:basedOn w:val="CommentText"/>
    <w:rsid w:val="00D31D1B"/>
    <w:pPr>
      <w:ind w:rightChars="-587" w:right="-1174"/>
      <w:textAlignment w:val="auto"/>
    </w:pPr>
    <w:rPr>
      <w:rFonts w:eastAsia="MS Mincho" w:cs="Arial"/>
      <w:lang w:eastAsia="ja-JP"/>
    </w:rPr>
  </w:style>
  <w:style w:type="paragraph" w:customStyle="1" w:styleId="TAh0">
    <w:name w:val="TAh"/>
    <w:basedOn w:val="TAL"/>
    <w:qFormat/>
    <w:rsid w:val="000058B4"/>
    <w:rPr>
      <w:lang w:eastAsia="en-US"/>
    </w:rPr>
  </w:style>
  <w:style w:type="table" w:customStyle="1" w:styleId="TableGrid1">
    <w:name w:val="Table Grid1"/>
    <w:basedOn w:val="TableNormal"/>
    <w:next w:val="TableGrid"/>
    <w:uiPriority w:val="59"/>
    <w:rsid w:val="009B5E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21530C"/>
    <w:rPr>
      <w:rFonts w:ascii="Arial" w:hAnsi="Arial"/>
      <w:sz w:val="18"/>
      <w:lang w:val="en-GB"/>
    </w:rPr>
  </w:style>
  <w:style w:type="character" w:customStyle="1" w:styleId="CRCoverPageChar">
    <w:name w:val="CR Cover Page Char"/>
    <w:link w:val="CRCoverPage"/>
    <w:qFormat/>
    <w:rsid w:val="00DF30B6"/>
    <w:rPr>
      <w:rFonts w:ascii="Arial" w:hAnsi="Arial"/>
      <w:lang w:val="en-GB" w:eastAsia="en-US"/>
    </w:rPr>
  </w:style>
  <w:style w:type="character" w:customStyle="1" w:styleId="TACCar">
    <w:name w:val="TAC Car"/>
    <w:link w:val="TAC"/>
    <w:qFormat/>
    <w:rsid w:val="007664A1"/>
    <w:rPr>
      <w:rFonts w:ascii="Arial" w:hAnsi="Arial"/>
      <w:sz w:val="18"/>
      <w:lang w:val="en-GB"/>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rsid w:val="00AF74FB"/>
    <w:rPr>
      <w:rFonts w:ascii="Arial" w:hAnsi="Arial"/>
      <w:sz w:val="28"/>
    </w:rPr>
  </w:style>
  <w:style w:type="character" w:customStyle="1" w:styleId="Heading2Char">
    <w:name w:val="Heading 2 Char"/>
    <w:link w:val="Heading2"/>
    <w:rsid w:val="00685E69"/>
    <w:rPr>
      <w:rFonts w:ascii="Arial" w:hAnsi="Arial"/>
      <w:sz w:val="32"/>
    </w:rPr>
  </w:style>
  <w:style w:type="character" w:customStyle="1" w:styleId="apple-converted-space">
    <w:name w:val="apple-converted-space"/>
    <w:qFormat/>
    <w:rsid w:val="000B2F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8548">
      <w:bodyDiv w:val="1"/>
      <w:marLeft w:val="0"/>
      <w:marRight w:val="0"/>
      <w:marTop w:val="0"/>
      <w:marBottom w:val="0"/>
      <w:divBdr>
        <w:top w:val="none" w:sz="0" w:space="0" w:color="auto"/>
        <w:left w:val="none" w:sz="0" w:space="0" w:color="auto"/>
        <w:bottom w:val="none" w:sz="0" w:space="0" w:color="auto"/>
        <w:right w:val="none" w:sz="0" w:space="0" w:color="auto"/>
      </w:divBdr>
    </w:div>
    <w:div w:id="103305290">
      <w:bodyDiv w:val="1"/>
      <w:marLeft w:val="0"/>
      <w:marRight w:val="0"/>
      <w:marTop w:val="0"/>
      <w:marBottom w:val="0"/>
      <w:divBdr>
        <w:top w:val="none" w:sz="0" w:space="0" w:color="auto"/>
        <w:left w:val="none" w:sz="0" w:space="0" w:color="auto"/>
        <w:bottom w:val="none" w:sz="0" w:space="0" w:color="auto"/>
        <w:right w:val="none" w:sz="0" w:space="0" w:color="auto"/>
      </w:divBdr>
    </w:div>
    <w:div w:id="168327458">
      <w:bodyDiv w:val="1"/>
      <w:marLeft w:val="0"/>
      <w:marRight w:val="0"/>
      <w:marTop w:val="0"/>
      <w:marBottom w:val="0"/>
      <w:divBdr>
        <w:top w:val="none" w:sz="0" w:space="0" w:color="auto"/>
        <w:left w:val="none" w:sz="0" w:space="0" w:color="auto"/>
        <w:bottom w:val="none" w:sz="0" w:space="0" w:color="auto"/>
        <w:right w:val="none" w:sz="0" w:space="0" w:color="auto"/>
      </w:divBdr>
    </w:div>
    <w:div w:id="214199083">
      <w:bodyDiv w:val="1"/>
      <w:marLeft w:val="0"/>
      <w:marRight w:val="0"/>
      <w:marTop w:val="0"/>
      <w:marBottom w:val="0"/>
      <w:divBdr>
        <w:top w:val="none" w:sz="0" w:space="0" w:color="auto"/>
        <w:left w:val="none" w:sz="0" w:space="0" w:color="auto"/>
        <w:bottom w:val="none" w:sz="0" w:space="0" w:color="auto"/>
        <w:right w:val="none" w:sz="0" w:space="0" w:color="auto"/>
      </w:divBdr>
    </w:div>
    <w:div w:id="321355269">
      <w:bodyDiv w:val="1"/>
      <w:marLeft w:val="0"/>
      <w:marRight w:val="0"/>
      <w:marTop w:val="0"/>
      <w:marBottom w:val="0"/>
      <w:divBdr>
        <w:top w:val="none" w:sz="0" w:space="0" w:color="auto"/>
        <w:left w:val="none" w:sz="0" w:space="0" w:color="auto"/>
        <w:bottom w:val="none" w:sz="0" w:space="0" w:color="auto"/>
        <w:right w:val="none" w:sz="0" w:space="0" w:color="auto"/>
      </w:divBdr>
    </w:div>
    <w:div w:id="38071705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3721904">
      <w:bodyDiv w:val="1"/>
      <w:marLeft w:val="0"/>
      <w:marRight w:val="0"/>
      <w:marTop w:val="0"/>
      <w:marBottom w:val="0"/>
      <w:divBdr>
        <w:top w:val="none" w:sz="0" w:space="0" w:color="auto"/>
        <w:left w:val="none" w:sz="0" w:space="0" w:color="auto"/>
        <w:bottom w:val="none" w:sz="0" w:space="0" w:color="auto"/>
        <w:right w:val="none" w:sz="0" w:space="0" w:color="auto"/>
      </w:divBdr>
    </w:div>
    <w:div w:id="572349591">
      <w:bodyDiv w:val="1"/>
      <w:marLeft w:val="0"/>
      <w:marRight w:val="0"/>
      <w:marTop w:val="0"/>
      <w:marBottom w:val="0"/>
      <w:divBdr>
        <w:top w:val="none" w:sz="0" w:space="0" w:color="auto"/>
        <w:left w:val="none" w:sz="0" w:space="0" w:color="auto"/>
        <w:bottom w:val="none" w:sz="0" w:space="0" w:color="auto"/>
        <w:right w:val="none" w:sz="0" w:space="0" w:color="auto"/>
      </w:divBdr>
    </w:div>
    <w:div w:id="585113934">
      <w:bodyDiv w:val="1"/>
      <w:marLeft w:val="0"/>
      <w:marRight w:val="0"/>
      <w:marTop w:val="0"/>
      <w:marBottom w:val="0"/>
      <w:divBdr>
        <w:top w:val="none" w:sz="0" w:space="0" w:color="auto"/>
        <w:left w:val="none" w:sz="0" w:space="0" w:color="auto"/>
        <w:bottom w:val="none" w:sz="0" w:space="0" w:color="auto"/>
        <w:right w:val="none" w:sz="0" w:space="0" w:color="auto"/>
      </w:divBdr>
    </w:div>
    <w:div w:id="609899216">
      <w:bodyDiv w:val="1"/>
      <w:marLeft w:val="0"/>
      <w:marRight w:val="0"/>
      <w:marTop w:val="0"/>
      <w:marBottom w:val="0"/>
      <w:divBdr>
        <w:top w:val="none" w:sz="0" w:space="0" w:color="auto"/>
        <w:left w:val="none" w:sz="0" w:space="0" w:color="auto"/>
        <w:bottom w:val="none" w:sz="0" w:space="0" w:color="auto"/>
        <w:right w:val="none" w:sz="0" w:space="0" w:color="auto"/>
      </w:divBdr>
    </w:div>
    <w:div w:id="647173045">
      <w:bodyDiv w:val="1"/>
      <w:marLeft w:val="0"/>
      <w:marRight w:val="0"/>
      <w:marTop w:val="0"/>
      <w:marBottom w:val="0"/>
      <w:divBdr>
        <w:top w:val="none" w:sz="0" w:space="0" w:color="auto"/>
        <w:left w:val="none" w:sz="0" w:space="0" w:color="auto"/>
        <w:bottom w:val="none" w:sz="0" w:space="0" w:color="auto"/>
        <w:right w:val="none" w:sz="0" w:space="0" w:color="auto"/>
      </w:divBdr>
    </w:div>
    <w:div w:id="667828505">
      <w:bodyDiv w:val="1"/>
      <w:marLeft w:val="0"/>
      <w:marRight w:val="0"/>
      <w:marTop w:val="0"/>
      <w:marBottom w:val="0"/>
      <w:divBdr>
        <w:top w:val="none" w:sz="0" w:space="0" w:color="auto"/>
        <w:left w:val="none" w:sz="0" w:space="0" w:color="auto"/>
        <w:bottom w:val="none" w:sz="0" w:space="0" w:color="auto"/>
        <w:right w:val="none" w:sz="0" w:space="0" w:color="auto"/>
      </w:divBdr>
    </w:div>
    <w:div w:id="768937138">
      <w:bodyDiv w:val="1"/>
      <w:marLeft w:val="0"/>
      <w:marRight w:val="0"/>
      <w:marTop w:val="0"/>
      <w:marBottom w:val="0"/>
      <w:divBdr>
        <w:top w:val="none" w:sz="0" w:space="0" w:color="auto"/>
        <w:left w:val="none" w:sz="0" w:space="0" w:color="auto"/>
        <w:bottom w:val="none" w:sz="0" w:space="0" w:color="auto"/>
        <w:right w:val="none" w:sz="0" w:space="0" w:color="auto"/>
      </w:divBdr>
    </w:div>
    <w:div w:id="811171708">
      <w:bodyDiv w:val="1"/>
      <w:marLeft w:val="0"/>
      <w:marRight w:val="0"/>
      <w:marTop w:val="0"/>
      <w:marBottom w:val="0"/>
      <w:divBdr>
        <w:top w:val="none" w:sz="0" w:space="0" w:color="auto"/>
        <w:left w:val="none" w:sz="0" w:space="0" w:color="auto"/>
        <w:bottom w:val="none" w:sz="0" w:space="0" w:color="auto"/>
        <w:right w:val="none" w:sz="0" w:space="0" w:color="auto"/>
      </w:divBdr>
    </w:div>
    <w:div w:id="900365726">
      <w:bodyDiv w:val="1"/>
      <w:marLeft w:val="0"/>
      <w:marRight w:val="0"/>
      <w:marTop w:val="0"/>
      <w:marBottom w:val="0"/>
      <w:divBdr>
        <w:top w:val="none" w:sz="0" w:space="0" w:color="auto"/>
        <w:left w:val="none" w:sz="0" w:space="0" w:color="auto"/>
        <w:bottom w:val="none" w:sz="0" w:space="0" w:color="auto"/>
        <w:right w:val="none" w:sz="0" w:space="0" w:color="auto"/>
      </w:divBdr>
    </w:div>
    <w:div w:id="917053857">
      <w:bodyDiv w:val="1"/>
      <w:marLeft w:val="0"/>
      <w:marRight w:val="0"/>
      <w:marTop w:val="0"/>
      <w:marBottom w:val="0"/>
      <w:divBdr>
        <w:top w:val="none" w:sz="0" w:space="0" w:color="auto"/>
        <w:left w:val="none" w:sz="0" w:space="0" w:color="auto"/>
        <w:bottom w:val="none" w:sz="0" w:space="0" w:color="auto"/>
        <w:right w:val="none" w:sz="0" w:space="0" w:color="auto"/>
      </w:divBdr>
    </w:div>
    <w:div w:id="920800719">
      <w:bodyDiv w:val="1"/>
      <w:marLeft w:val="0"/>
      <w:marRight w:val="0"/>
      <w:marTop w:val="0"/>
      <w:marBottom w:val="0"/>
      <w:divBdr>
        <w:top w:val="none" w:sz="0" w:space="0" w:color="auto"/>
        <w:left w:val="none" w:sz="0" w:space="0" w:color="auto"/>
        <w:bottom w:val="none" w:sz="0" w:space="0" w:color="auto"/>
        <w:right w:val="none" w:sz="0" w:space="0" w:color="auto"/>
      </w:divBdr>
    </w:div>
    <w:div w:id="983509111">
      <w:bodyDiv w:val="1"/>
      <w:marLeft w:val="0"/>
      <w:marRight w:val="0"/>
      <w:marTop w:val="0"/>
      <w:marBottom w:val="0"/>
      <w:divBdr>
        <w:top w:val="none" w:sz="0" w:space="0" w:color="auto"/>
        <w:left w:val="none" w:sz="0" w:space="0" w:color="auto"/>
        <w:bottom w:val="none" w:sz="0" w:space="0" w:color="auto"/>
        <w:right w:val="none" w:sz="0" w:space="0" w:color="auto"/>
      </w:divBdr>
    </w:div>
    <w:div w:id="1050878489">
      <w:bodyDiv w:val="1"/>
      <w:marLeft w:val="0"/>
      <w:marRight w:val="0"/>
      <w:marTop w:val="0"/>
      <w:marBottom w:val="0"/>
      <w:divBdr>
        <w:top w:val="none" w:sz="0" w:space="0" w:color="auto"/>
        <w:left w:val="none" w:sz="0" w:space="0" w:color="auto"/>
        <w:bottom w:val="none" w:sz="0" w:space="0" w:color="auto"/>
        <w:right w:val="none" w:sz="0" w:space="0" w:color="auto"/>
      </w:divBdr>
    </w:div>
    <w:div w:id="1065492361">
      <w:bodyDiv w:val="1"/>
      <w:marLeft w:val="0"/>
      <w:marRight w:val="0"/>
      <w:marTop w:val="0"/>
      <w:marBottom w:val="0"/>
      <w:divBdr>
        <w:top w:val="none" w:sz="0" w:space="0" w:color="auto"/>
        <w:left w:val="none" w:sz="0" w:space="0" w:color="auto"/>
        <w:bottom w:val="none" w:sz="0" w:space="0" w:color="auto"/>
        <w:right w:val="none" w:sz="0" w:space="0" w:color="auto"/>
      </w:divBdr>
    </w:div>
    <w:div w:id="1085764176">
      <w:bodyDiv w:val="1"/>
      <w:marLeft w:val="0"/>
      <w:marRight w:val="0"/>
      <w:marTop w:val="0"/>
      <w:marBottom w:val="0"/>
      <w:divBdr>
        <w:top w:val="none" w:sz="0" w:space="0" w:color="auto"/>
        <w:left w:val="none" w:sz="0" w:space="0" w:color="auto"/>
        <w:bottom w:val="none" w:sz="0" w:space="0" w:color="auto"/>
        <w:right w:val="none" w:sz="0" w:space="0" w:color="auto"/>
      </w:divBdr>
    </w:div>
    <w:div w:id="1101341531">
      <w:bodyDiv w:val="1"/>
      <w:marLeft w:val="0"/>
      <w:marRight w:val="0"/>
      <w:marTop w:val="0"/>
      <w:marBottom w:val="0"/>
      <w:divBdr>
        <w:top w:val="none" w:sz="0" w:space="0" w:color="auto"/>
        <w:left w:val="none" w:sz="0" w:space="0" w:color="auto"/>
        <w:bottom w:val="none" w:sz="0" w:space="0" w:color="auto"/>
        <w:right w:val="none" w:sz="0" w:space="0" w:color="auto"/>
      </w:divBdr>
    </w:div>
    <w:div w:id="1178620536">
      <w:bodyDiv w:val="1"/>
      <w:marLeft w:val="0"/>
      <w:marRight w:val="0"/>
      <w:marTop w:val="0"/>
      <w:marBottom w:val="0"/>
      <w:divBdr>
        <w:top w:val="none" w:sz="0" w:space="0" w:color="auto"/>
        <w:left w:val="none" w:sz="0" w:space="0" w:color="auto"/>
        <w:bottom w:val="none" w:sz="0" w:space="0" w:color="auto"/>
        <w:right w:val="none" w:sz="0" w:space="0" w:color="auto"/>
      </w:divBdr>
    </w:div>
    <w:div w:id="1222449947">
      <w:bodyDiv w:val="1"/>
      <w:marLeft w:val="0"/>
      <w:marRight w:val="0"/>
      <w:marTop w:val="0"/>
      <w:marBottom w:val="0"/>
      <w:divBdr>
        <w:top w:val="none" w:sz="0" w:space="0" w:color="auto"/>
        <w:left w:val="none" w:sz="0" w:space="0" w:color="auto"/>
        <w:bottom w:val="none" w:sz="0" w:space="0" w:color="auto"/>
        <w:right w:val="none" w:sz="0" w:space="0" w:color="auto"/>
      </w:divBdr>
    </w:div>
    <w:div w:id="1322155060">
      <w:bodyDiv w:val="1"/>
      <w:marLeft w:val="0"/>
      <w:marRight w:val="0"/>
      <w:marTop w:val="0"/>
      <w:marBottom w:val="0"/>
      <w:divBdr>
        <w:top w:val="none" w:sz="0" w:space="0" w:color="auto"/>
        <w:left w:val="none" w:sz="0" w:space="0" w:color="auto"/>
        <w:bottom w:val="none" w:sz="0" w:space="0" w:color="auto"/>
        <w:right w:val="none" w:sz="0" w:space="0" w:color="auto"/>
      </w:divBdr>
    </w:div>
    <w:div w:id="1351642010">
      <w:bodyDiv w:val="1"/>
      <w:marLeft w:val="0"/>
      <w:marRight w:val="0"/>
      <w:marTop w:val="0"/>
      <w:marBottom w:val="0"/>
      <w:divBdr>
        <w:top w:val="none" w:sz="0" w:space="0" w:color="auto"/>
        <w:left w:val="none" w:sz="0" w:space="0" w:color="auto"/>
        <w:bottom w:val="none" w:sz="0" w:space="0" w:color="auto"/>
        <w:right w:val="none" w:sz="0" w:space="0" w:color="auto"/>
      </w:divBdr>
    </w:div>
    <w:div w:id="1396197215">
      <w:bodyDiv w:val="1"/>
      <w:marLeft w:val="0"/>
      <w:marRight w:val="0"/>
      <w:marTop w:val="0"/>
      <w:marBottom w:val="0"/>
      <w:divBdr>
        <w:top w:val="none" w:sz="0" w:space="0" w:color="auto"/>
        <w:left w:val="none" w:sz="0" w:space="0" w:color="auto"/>
        <w:bottom w:val="none" w:sz="0" w:space="0" w:color="auto"/>
        <w:right w:val="none" w:sz="0" w:space="0" w:color="auto"/>
      </w:divBdr>
    </w:div>
    <w:div w:id="1410880297">
      <w:bodyDiv w:val="1"/>
      <w:marLeft w:val="0"/>
      <w:marRight w:val="0"/>
      <w:marTop w:val="0"/>
      <w:marBottom w:val="0"/>
      <w:divBdr>
        <w:top w:val="none" w:sz="0" w:space="0" w:color="auto"/>
        <w:left w:val="none" w:sz="0" w:space="0" w:color="auto"/>
        <w:bottom w:val="none" w:sz="0" w:space="0" w:color="auto"/>
        <w:right w:val="none" w:sz="0" w:space="0" w:color="auto"/>
      </w:divBdr>
    </w:div>
    <w:div w:id="1595015297">
      <w:bodyDiv w:val="1"/>
      <w:marLeft w:val="0"/>
      <w:marRight w:val="0"/>
      <w:marTop w:val="0"/>
      <w:marBottom w:val="0"/>
      <w:divBdr>
        <w:top w:val="none" w:sz="0" w:space="0" w:color="auto"/>
        <w:left w:val="none" w:sz="0" w:space="0" w:color="auto"/>
        <w:bottom w:val="none" w:sz="0" w:space="0" w:color="auto"/>
        <w:right w:val="none" w:sz="0" w:space="0" w:color="auto"/>
      </w:divBdr>
    </w:div>
    <w:div w:id="1750612373">
      <w:bodyDiv w:val="1"/>
      <w:marLeft w:val="0"/>
      <w:marRight w:val="0"/>
      <w:marTop w:val="0"/>
      <w:marBottom w:val="0"/>
      <w:divBdr>
        <w:top w:val="none" w:sz="0" w:space="0" w:color="auto"/>
        <w:left w:val="none" w:sz="0" w:space="0" w:color="auto"/>
        <w:bottom w:val="none" w:sz="0" w:space="0" w:color="auto"/>
        <w:right w:val="none" w:sz="0" w:space="0" w:color="auto"/>
      </w:divBdr>
    </w:div>
    <w:div w:id="1901016841">
      <w:bodyDiv w:val="1"/>
      <w:marLeft w:val="0"/>
      <w:marRight w:val="0"/>
      <w:marTop w:val="0"/>
      <w:marBottom w:val="0"/>
      <w:divBdr>
        <w:top w:val="none" w:sz="0" w:space="0" w:color="auto"/>
        <w:left w:val="none" w:sz="0" w:space="0" w:color="auto"/>
        <w:bottom w:val="none" w:sz="0" w:space="0" w:color="auto"/>
        <w:right w:val="none" w:sz="0" w:space="0" w:color="auto"/>
      </w:divBdr>
    </w:div>
    <w:div w:id="1903172952">
      <w:bodyDiv w:val="1"/>
      <w:marLeft w:val="0"/>
      <w:marRight w:val="0"/>
      <w:marTop w:val="0"/>
      <w:marBottom w:val="0"/>
      <w:divBdr>
        <w:top w:val="none" w:sz="0" w:space="0" w:color="auto"/>
        <w:left w:val="none" w:sz="0" w:space="0" w:color="auto"/>
        <w:bottom w:val="none" w:sz="0" w:space="0" w:color="auto"/>
        <w:right w:val="none" w:sz="0" w:space="0" w:color="auto"/>
      </w:divBdr>
    </w:div>
    <w:div w:id="1922911325">
      <w:bodyDiv w:val="1"/>
      <w:marLeft w:val="0"/>
      <w:marRight w:val="0"/>
      <w:marTop w:val="0"/>
      <w:marBottom w:val="0"/>
      <w:divBdr>
        <w:top w:val="none" w:sz="0" w:space="0" w:color="auto"/>
        <w:left w:val="none" w:sz="0" w:space="0" w:color="auto"/>
        <w:bottom w:val="none" w:sz="0" w:space="0" w:color="auto"/>
        <w:right w:val="none" w:sz="0" w:space="0" w:color="auto"/>
      </w:divBdr>
    </w:div>
    <w:div w:id="2005473736">
      <w:bodyDiv w:val="1"/>
      <w:marLeft w:val="0"/>
      <w:marRight w:val="0"/>
      <w:marTop w:val="0"/>
      <w:marBottom w:val="0"/>
      <w:divBdr>
        <w:top w:val="none" w:sz="0" w:space="0" w:color="auto"/>
        <w:left w:val="none" w:sz="0" w:space="0" w:color="auto"/>
        <w:bottom w:val="none" w:sz="0" w:space="0" w:color="auto"/>
        <w:right w:val="none" w:sz="0" w:space="0" w:color="auto"/>
      </w:divBdr>
    </w:div>
    <w:div w:id="2062049267">
      <w:bodyDiv w:val="1"/>
      <w:marLeft w:val="0"/>
      <w:marRight w:val="0"/>
      <w:marTop w:val="0"/>
      <w:marBottom w:val="0"/>
      <w:divBdr>
        <w:top w:val="none" w:sz="0" w:space="0" w:color="auto"/>
        <w:left w:val="none" w:sz="0" w:space="0" w:color="auto"/>
        <w:bottom w:val="none" w:sz="0" w:space="0" w:color="auto"/>
        <w:right w:val="none" w:sz="0" w:space="0" w:color="auto"/>
      </w:divBdr>
    </w:div>
    <w:div w:id="2098363544">
      <w:bodyDiv w:val="1"/>
      <w:marLeft w:val="0"/>
      <w:marRight w:val="0"/>
      <w:marTop w:val="0"/>
      <w:marBottom w:val="0"/>
      <w:divBdr>
        <w:top w:val="none" w:sz="0" w:space="0" w:color="auto"/>
        <w:left w:val="none" w:sz="0" w:space="0" w:color="auto"/>
        <w:bottom w:val="none" w:sz="0" w:space="0" w:color="auto"/>
        <w:right w:val="none" w:sz="0" w:space="0" w:color="auto"/>
      </w:divBdr>
    </w:div>
    <w:div w:id="2135438442">
      <w:bodyDiv w:val="1"/>
      <w:marLeft w:val="0"/>
      <w:marRight w:val="0"/>
      <w:marTop w:val="0"/>
      <w:marBottom w:val="0"/>
      <w:divBdr>
        <w:top w:val="none" w:sz="0" w:space="0" w:color="auto"/>
        <w:left w:val="none" w:sz="0" w:space="0" w:color="auto"/>
        <w:bottom w:val="none" w:sz="0" w:space="0" w:color="auto"/>
        <w:right w:val="none" w:sz="0" w:space="0" w:color="auto"/>
      </w:divBdr>
    </w:div>
    <w:div w:id="2135513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DE1317-0055-49DA-A90C-BB3D40348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596</TotalTime>
  <Pages>5</Pages>
  <Words>2004</Words>
  <Characters>11425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WID template adapted for RAN</vt:lpstr>
    </vt:vector>
  </TitlesOfParts>
  <Company>BT</Company>
  <LinksUpToDate>false</LinksUpToDate>
  <CharactersWithSpaces>13403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subject/>
  <dc:creator>Joern Krause</dc:creator>
  <cp:keywords/>
  <cp:lastModifiedBy>Calle Hagenfeldt</cp:lastModifiedBy>
  <cp:revision>265</cp:revision>
  <cp:lastPrinted>2000-02-29T10:31:00Z</cp:lastPrinted>
  <dcterms:created xsi:type="dcterms:W3CDTF">2023-06-06T16:06:00Z</dcterms:created>
  <dcterms:modified xsi:type="dcterms:W3CDTF">2025-06-12T06:09:00Z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